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FE68037" w14:textId="50CB9300" w:rsidR="00705046" w:rsidRPr="00055230" w:rsidRDefault="00705046" w:rsidP="00705046">
      <w:pPr>
        <w:tabs>
          <w:tab w:val="left" w:pos="1980"/>
        </w:tabs>
        <w:rPr>
          <w:rFonts w:eastAsia="MS Mincho"/>
          <w:b/>
          <w:bCs/>
          <w:sz w:val="24"/>
        </w:rPr>
      </w:pPr>
      <w:r w:rsidRPr="00055230">
        <w:rPr>
          <w:rFonts w:eastAsia="MS Mincho"/>
          <w:b/>
          <w:bCs/>
          <w:sz w:val="24"/>
        </w:rPr>
        <w:t xml:space="preserve">3GPP TSG RAN WG1 Meeting #88bis          </w:t>
      </w:r>
      <w:r w:rsidR="004B098F">
        <w:rPr>
          <w:rFonts w:eastAsia="MS Mincho"/>
          <w:b/>
          <w:bCs/>
          <w:sz w:val="24"/>
        </w:rPr>
        <w:t xml:space="preserve">                  </w:t>
      </w:r>
      <w:r w:rsidR="004B098F">
        <w:rPr>
          <w:rFonts w:eastAsia="MS Mincho"/>
          <w:b/>
          <w:bCs/>
          <w:sz w:val="24"/>
        </w:rPr>
        <w:tab/>
      </w:r>
      <w:r w:rsidR="004B098F">
        <w:rPr>
          <w:rFonts w:eastAsia="MS Mincho"/>
          <w:b/>
          <w:bCs/>
          <w:sz w:val="24"/>
        </w:rPr>
        <w:tab/>
        <w:t xml:space="preserve">   R1-1705514</w:t>
      </w:r>
      <w:bookmarkStart w:id="0" w:name="_GoBack"/>
      <w:bookmarkEnd w:id="0"/>
    </w:p>
    <w:p w14:paraId="18D1708F" w14:textId="77777777" w:rsidR="00705046" w:rsidRPr="00055230" w:rsidRDefault="00705046" w:rsidP="00705046">
      <w:pPr>
        <w:pStyle w:val="CRCoverPage"/>
        <w:tabs>
          <w:tab w:val="left" w:pos="1980"/>
        </w:tabs>
        <w:jc w:val="both"/>
        <w:rPr>
          <w:rFonts w:ascii="Times New Roman" w:hAnsi="Times New Roman"/>
          <w:b/>
          <w:bCs/>
          <w:sz w:val="24"/>
          <w:lang w:val="en-US"/>
        </w:rPr>
      </w:pPr>
      <w:r w:rsidRPr="00055230">
        <w:rPr>
          <w:rFonts w:ascii="Times New Roman" w:hAnsi="Times New Roman"/>
          <w:b/>
          <w:bCs/>
          <w:sz w:val="24"/>
          <w:lang w:val="en-US"/>
        </w:rPr>
        <w:t>Spokane, USA, 3</w:t>
      </w:r>
      <w:r w:rsidRPr="00055230">
        <w:rPr>
          <w:rFonts w:ascii="Times New Roman" w:hAnsi="Times New Roman"/>
          <w:b/>
          <w:bCs/>
          <w:sz w:val="24"/>
          <w:vertAlign w:val="superscript"/>
          <w:lang w:val="en-US"/>
        </w:rPr>
        <w:t>rd</w:t>
      </w:r>
      <w:r w:rsidRPr="00055230">
        <w:rPr>
          <w:rFonts w:ascii="Times New Roman" w:hAnsi="Times New Roman"/>
          <w:b/>
          <w:bCs/>
          <w:sz w:val="24"/>
          <w:lang w:val="en-US"/>
        </w:rPr>
        <w:t xml:space="preserve"> – 7</w:t>
      </w:r>
      <w:r w:rsidRPr="00055230">
        <w:rPr>
          <w:rFonts w:ascii="Times New Roman" w:hAnsi="Times New Roman"/>
          <w:b/>
          <w:bCs/>
          <w:sz w:val="24"/>
          <w:vertAlign w:val="superscript"/>
          <w:lang w:val="en-US"/>
        </w:rPr>
        <w:t>th</w:t>
      </w:r>
      <w:r w:rsidRPr="00055230">
        <w:rPr>
          <w:rFonts w:ascii="Times New Roman" w:hAnsi="Times New Roman"/>
          <w:b/>
          <w:bCs/>
          <w:sz w:val="24"/>
          <w:lang w:val="en-US"/>
        </w:rPr>
        <w:t xml:space="preserve"> April 2017   </w:t>
      </w:r>
    </w:p>
    <w:p w14:paraId="7394DC66" w14:textId="77777777" w:rsidR="00995DF8" w:rsidRPr="00995DF8" w:rsidRDefault="00995DF8" w:rsidP="00995DF8">
      <w:pPr>
        <w:tabs>
          <w:tab w:val="left" w:pos="1980"/>
        </w:tabs>
        <w:overflowPunct/>
        <w:autoSpaceDE/>
        <w:autoSpaceDN/>
        <w:adjustRightInd/>
        <w:textAlignment w:val="auto"/>
        <w:rPr>
          <w:b/>
          <w:sz w:val="24"/>
          <w:lang w:val="en-US"/>
        </w:rPr>
      </w:pPr>
    </w:p>
    <w:p w14:paraId="6FA141D4" w14:textId="767280EF" w:rsidR="00FA20F7" w:rsidRPr="00611209" w:rsidRDefault="00FA20F7" w:rsidP="00FA20F7">
      <w:pPr>
        <w:pStyle w:val="CRCoverPage"/>
        <w:tabs>
          <w:tab w:val="left" w:pos="1980"/>
        </w:tabs>
        <w:jc w:val="both"/>
        <w:rPr>
          <w:rFonts w:ascii="Times New Roman" w:hAnsi="Times New Roman"/>
          <w:b/>
          <w:bCs/>
          <w:sz w:val="24"/>
          <w:lang w:val="en-US" w:eastAsia="ja-JP"/>
        </w:rPr>
      </w:pPr>
      <w:r w:rsidRPr="00611209">
        <w:rPr>
          <w:rFonts w:ascii="Times New Roman" w:hAnsi="Times New Roman"/>
          <w:b/>
          <w:bCs/>
          <w:sz w:val="24"/>
          <w:lang w:val="en-US"/>
        </w:rPr>
        <w:t>Agenda Item:</w:t>
      </w:r>
      <w:r w:rsidRPr="00611209">
        <w:rPr>
          <w:rFonts w:ascii="Times New Roman" w:hAnsi="Times New Roman"/>
          <w:b/>
          <w:bCs/>
          <w:sz w:val="24"/>
          <w:lang w:val="en-US"/>
        </w:rPr>
        <w:tab/>
      </w:r>
      <w:r w:rsidR="005F2A0D">
        <w:rPr>
          <w:rFonts w:ascii="Times New Roman" w:hAnsi="Times New Roman"/>
          <w:bCs/>
          <w:sz w:val="24"/>
          <w:lang w:val="en-US"/>
        </w:rPr>
        <w:t>8</w:t>
      </w:r>
      <w:r w:rsidR="007403D8" w:rsidRPr="00334040">
        <w:rPr>
          <w:rFonts w:ascii="Times New Roman" w:hAnsi="Times New Roman"/>
          <w:bCs/>
          <w:sz w:val="24"/>
          <w:lang w:val="en-US"/>
        </w:rPr>
        <w:t>.1.2.</w:t>
      </w:r>
      <w:r w:rsidR="005F2A0D">
        <w:rPr>
          <w:rFonts w:ascii="Times New Roman" w:hAnsi="Times New Roman"/>
          <w:bCs/>
          <w:sz w:val="24"/>
          <w:lang w:val="en-US"/>
        </w:rPr>
        <w:t>4</w:t>
      </w:r>
      <w:r w:rsidR="007403D8" w:rsidRPr="00334040">
        <w:rPr>
          <w:rFonts w:ascii="Times New Roman" w:hAnsi="Times New Roman"/>
          <w:bCs/>
          <w:sz w:val="24"/>
          <w:lang w:val="en-US"/>
        </w:rPr>
        <w:t>.</w:t>
      </w:r>
      <w:r w:rsidR="00334040" w:rsidRPr="00334040">
        <w:rPr>
          <w:rFonts w:ascii="Times New Roman" w:hAnsi="Times New Roman"/>
          <w:bCs/>
          <w:sz w:val="24"/>
          <w:lang w:val="en-US"/>
        </w:rPr>
        <w:t>4</w:t>
      </w:r>
    </w:p>
    <w:p w14:paraId="186753AF" w14:textId="77777777" w:rsidR="00FA20F7" w:rsidRPr="00611209" w:rsidRDefault="0092027E" w:rsidP="00FA20F7">
      <w:pPr>
        <w:tabs>
          <w:tab w:val="left" w:pos="1985"/>
        </w:tabs>
        <w:rPr>
          <w:b/>
          <w:bCs/>
          <w:sz w:val="24"/>
          <w:lang w:val="en-US"/>
        </w:rPr>
      </w:pPr>
      <w:r w:rsidRPr="00611209">
        <w:rPr>
          <w:b/>
          <w:bCs/>
          <w:sz w:val="24"/>
          <w:lang w:val="en-US"/>
        </w:rPr>
        <w:t>Source:</w:t>
      </w:r>
      <w:r w:rsidRPr="00611209">
        <w:rPr>
          <w:b/>
          <w:bCs/>
          <w:sz w:val="24"/>
          <w:lang w:val="en-US"/>
        </w:rPr>
        <w:tab/>
      </w:r>
      <w:r w:rsidRPr="004D1F91">
        <w:rPr>
          <w:bCs/>
          <w:sz w:val="24"/>
          <w:lang w:val="en-US"/>
        </w:rPr>
        <w:t>InterDigital</w:t>
      </w:r>
      <w:r w:rsidR="00E17A3B" w:rsidRPr="004D1F91">
        <w:rPr>
          <w:bCs/>
          <w:sz w:val="24"/>
          <w:lang w:val="en-US"/>
        </w:rPr>
        <w:t xml:space="preserve"> Communications</w:t>
      </w:r>
    </w:p>
    <w:p w14:paraId="4F02292E" w14:textId="42983254" w:rsidR="00FA20F7" w:rsidRPr="00611209" w:rsidRDefault="00FA20F7" w:rsidP="00FA20F7">
      <w:pPr>
        <w:ind w:left="1985" w:hanging="1985"/>
        <w:rPr>
          <w:b/>
          <w:bCs/>
          <w:lang w:val="en-US"/>
        </w:rPr>
      </w:pPr>
      <w:r w:rsidRPr="00611209">
        <w:rPr>
          <w:b/>
          <w:bCs/>
          <w:sz w:val="24"/>
          <w:lang w:val="en-US"/>
        </w:rPr>
        <w:t>Title:</w:t>
      </w:r>
      <w:r w:rsidRPr="00611209">
        <w:rPr>
          <w:b/>
          <w:bCs/>
          <w:sz w:val="24"/>
          <w:lang w:val="en-US"/>
        </w:rPr>
        <w:tab/>
      </w:r>
      <w:r w:rsidR="00C3085F" w:rsidRPr="00E45A33">
        <w:rPr>
          <w:bCs/>
          <w:sz w:val="24"/>
          <w:lang w:val="en-US"/>
        </w:rPr>
        <w:t xml:space="preserve">Consideration </w:t>
      </w:r>
      <w:r w:rsidR="00C3085F">
        <w:rPr>
          <w:bCs/>
          <w:sz w:val="24"/>
          <w:lang w:val="en-US"/>
        </w:rPr>
        <w:t>o</w:t>
      </w:r>
      <w:r w:rsidR="007403D8">
        <w:rPr>
          <w:bCs/>
          <w:sz w:val="24"/>
          <w:lang w:val="en-US"/>
        </w:rPr>
        <w:t xml:space="preserve">n </w:t>
      </w:r>
      <w:r w:rsidR="00334040">
        <w:rPr>
          <w:bCs/>
          <w:sz w:val="24"/>
          <w:lang w:val="en-US"/>
        </w:rPr>
        <w:t>SRS</w:t>
      </w:r>
      <w:r w:rsidR="0060057D" w:rsidRPr="004D1F91">
        <w:rPr>
          <w:bCs/>
          <w:sz w:val="24"/>
          <w:lang w:val="en-US"/>
        </w:rPr>
        <w:t xml:space="preserve"> for NR</w:t>
      </w:r>
    </w:p>
    <w:p w14:paraId="20F2A3ED" w14:textId="528D1F3A" w:rsidR="00FA20F7" w:rsidRPr="004D1F91" w:rsidRDefault="00A51E32" w:rsidP="00FA20F7">
      <w:pPr>
        <w:ind w:left="1985" w:hanging="1985"/>
        <w:rPr>
          <w:bCs/>
          <w:sz w:val="24"/>
          <w:lang w:val="en-US"/>
        </w:rPr>
      </w:pPr>
      <w:r w:rsidRPr="00611209">
        <w:rPr>
          <w:b/>
          <w:bCs/>
          <w:sz w:val="24"/>
          <w:lang w:val="en-US"/>
        </w:rPr>
        <w:t>Document for:</w:t>
      </w:r>
      <w:r w:rsidRPr="00611209">
        <w:rPr>
          <w:b/>
          <w:bCs/>
          <w:sz w:val="24"/>
          <w:lang w:val="en-US"/>
        </w:rPr>
        <w:tab/>
      </w:r>
      <w:r w:rsidRPr="004D1F91">
        <w:rPr>
          <w:bCs/>
          <w:sz w:val="24"/>
          <w:lang w:val="en-US"/>
        </w:rPr>
        <w:t>Discussion</w:t>
      </w:r>
    </w:p>
    <w:p w14:paraId="36694356" w14:textId="6143D0BC" w:rsidR="005A08A7" w:rsidRPr="007123D0" w:rsidRDefault="00A35469" w:rsidP="004E1513">
      <w:pPr>
        <w:pStyle w:val="Heading1"/>
        <w:rPr>
          <w:sz w:val="32"/>
          <w:szCs w:val="32"/>
        </w:rPr>
      </w:pPr>
      <w:r w:rsidRPr="00DE1E23">
        <w:rPr>
          <w:sz w:val="32"/>
          <w:szCs w:val="32"/>
        </w:rPr>
        <w:t>Introduction</w:t>
      </w:r>
    </w:p>
    <w:p w14:paraId="2BDC4F83" w14:textId="45822B06" w:rsidR="00705046" w:rsidRDefault="00705046" w:rsidP="00705046">
      <w:pPr>
        <w:pStyle w:val="maintext"/>
        <w:spacing w:before="0" w:after="120" w:line="240" w:lineRule="auto"/>
        <w:ind w:firstLineChars="0" w:firstLine="0"/>
        <w:rPr>
          <w:rFonts w:eastAsia="SimSun" w:cs="Times New Roman"/>
          <w:sz w:val="22"/>
        </w:rPr>
      </w:pPr>
      <w:r w:rsidRPr="000D53FD">
        <w:rPr>
          <w:rFonts w:eastAsia="SimSun" w:cs="Times New Roman"/>
          <w:sz w:val="22"/>
        </w:rPr>
        <w:t xml:space="preserve">In RAN #75, the NR WI has been approved and following agreements related to </w:t>
      </w:r>
      <w:r>
        <w:rPr>
          <w:rFonts w:eastAsia="SimSun" w:cs="Times New Roman"/>
          <w:sz w:val="22"/>
        </w:rPr>
        <w:t>SRS</w:t>
      </w:r>
      <w:r w:rsidRPr="000D53FD">
        <w:rPr>
          <w:rFonts w:eastAsia="SimSun" w:cs="Times New Roman"/>
          <w:sz w:val="22"/>
        </w:rPr>
        <w:t xml:space="preserve"> captured in TR 38.912 [1] should be specified [2].</w:t>
      </w:r>
    </w:p>
    <w:p w14:paraId="0C62388A" w14:textId="768EAADA" w:rsidR="008D509F" w:rsidRDefault="008D509F" w:rsidP="0059519A">
      <w:pPr>
        <w:pStyle w:val="maintext"/>
        <w:spacing w:before="0" w:after="120" w:line="240" w:lineRule="auto"/>
        <w:ind w:firstLineChars="0" w:firstLine="0"/>
        <w:rPr>
          <w:rFonts w:eastAsia="SimSun"/>
          <w:sz w:val="22"/>
          <w:szCs w:val="22"/>
          <w:lang w:eastAsia="zh-CN"/>
        </w:rPr>
      </w:pPr>
    </w:p>
    <w:p w14:paraId="7EF35B55" w14:textId="77777777" w:rsidR="00705046" w:rsidRPr="00992694" w:rsidRDefault="00705046" w:rsidP="00705046">
      <w:pPr>
        <w:overflowPunct/>
        <w:autoSpaceDE/>
        <w:autoSpaceDN/>
        <w:adjustRightInd/>
        <w:spacing w:after="180"/>
        <w:textAlignment w:val="auto"/>
        <w:rPr>
          <w:rFonts w:eastAsia="MS Mincho"/>
          <w:i/>
          <w:lang w:val="en-US" w:eastAsia="ja-JP"/>
        </w:rPr>
      </w:pPr>
      <w:r w:rsidRPr="00992694">
        <w:rPr>
          <w:rFonts w:eastAsia="MS Mincho"/>
          <w:i/>
          <w:lang w:val="en-US" w:eastAsia="ja-JP"/>
        </w:rPr>
        <w:t xml:space="preserve">NR SRS design should not assume a particular antenna configuration at UE and should support dynamic port/antenna/resource selection by gNB and UE. In the case of UE selection, it can be disabled/enabled by gNB (if the UE selection is not transparent). </w:t>
      </w:r>
    </w:p>
    <w:p w14:paraId="5903BEE5" w14:textId="77777777" w:rsidR="00705046" w:rsidRPr="00992694" w:rsidRDefault="00705046" w:rsidP="00705046">
      <w:pPr>
        <w:overflowPunct/>
        <w:autoSpaceDE/>
        <w:autoSpaceDN/>
        <w:adjustRightInd/>
        <w:spacing w:after="180"/>
        <w:textAlignment w:val="auto"/>
        <w:rPr>
          <w:rFonts w:eastAsia="MS Mincho"/>
          <w:i/>
          <w:lang w:val="en-US" w:eastAsia="ja-JP"/>
        </w:rPr>
      </w:pPr>
      <w:r w:rsidRPr="00992694">
        <w:rPr>
          <w:rFonts w:eastAsia="MS Mincho"/>
          <w:i/>
          <w:lang w:val="en-US" w:eastAsia="ja-JP"/>
        </w:rPr>
        <w:t xml:space="preserve">NR UL supports transmissions of SRS precoded with same and different UE Tx beams within a time duration. NR supports the following Tx beamformer determination for SRS. </w:t>
      </w:r>
    </w:p>
    <w:p w14:paraId="7FBF2A22" w14:textId="77777777" w:rsidR="00705046" w:rsidRPr="00992694" w:rsidRDefault="00705046" w:rsidP="00705046">
      <w:pPr>
        <w:overflowPunct/>
        <w:autoSpaceDE/>
        <w:autoSpaceDN/>
        <w:adjustRightInd/>
        <w:spacing w:after="180"/>
        <w:ind w:left="568" w:hanging="284"/>
        <w:jc w:val="left"/>
        <w:textAlignment w:val="auto"/>
        <w:rPr>
          <w:rFonts w:eastAsia="MS Mincho"/>
          <w:i/>
          <w:lang w:val="en-US" w:eastAsia="ja-JP"/>
        </w:rPr>
      </w:pPr>
      <w:r w:rsidRPr="00992694">
        <w:rPr>
          <w:rFonts w:eastAsia="MS Mincho"/>
          <w:i/>
          <w:lang w:val="en-US" w:eastAsia="ja-JP"/>
        </w:rPr>
        <w:t xml:space="preserve">- </w:t>
      </w:r>
      <w:r w:rsidRPr="00992694">
        <w:rPr>
          <w:rFonts w:eastAsia="MS Mincho"/>
          <w:i/>
          <w:lang w:val="en-US" w:eastAsia="ja-JP"/>
        </w:rPr>
        <w:tab/>
      </w:r>
      <w:r w:rsidRPr="00992694">
        <w:rPr>
          <w:rFonts w:eastAsia="Malgun Gothic"/>
          <w:i/>
          <w:lang w:val="en-US" w:eastAsia="ja-JP"/>
        </w:rPr>
        <w:t>UE applies gNB-transparent Tx beamformer to SRS</w:t>
      </w:r>
      <w:r w:rsidRPr="00992694">
        <w:rPr>
          <w:rFonts w:eastAsia="MS Mincho"/>
          <w:i/>
          <w:lang w:val="en-US" w:eastAsia="ja-JP"/>
        </w:rPr>
        <w:t xml:space="preserve">, </w:t>
      </w:r>
      <w:r w:rsidRPr="00992694">
        <w:rPr>
          <w:rFonts w:eastAsia="Malgun Gothic"/>
          <w:i/>
          <w:lang w:val="en-US" w:eastAsia="ja-JP"/>
        </w:rPr>
        <w:t>e.g., UE determines Tx beam for each SRS port/resource</w:t>
      </w:r>
    </w:p>
    <w:p w14:paraId="63C05D79" w14:textId="77777777" w:rsidR="00705046" w:rsidRPr="00992694" w:rsidRDefault="00705046" w:rsidP="00705046">
      <w:pPr>
        <w:overflowPunct/>
        <w:autoSpaceDE/>
        <w:autoSpaceDN/>
        <w:adjustRightInd/>
        <w:spacing w:after="180"/>
        <w:ind w:left="568" w:hanging="284"/>
        <w:jc w:val="left"/>
        <w:textAlignment w:val="auto"/>
        <w:rPr>
          <w:rFonts w:eastAsia="Malgun Gothic"/>
          <w:i/>
          <w:lang w:val="en-US" w:eastAsia="ja-JP"/>
        </w:rPr>
      </w:pPr>
      <w:r w:rsidRPr="00992694">
        <w:rPr>
          <w:rFonts w:eastAsia="MS Mincho"/>
          <w:i/>
          <w:lang w:val="en-US" w:eastAsia="ja-JP"/>
        </w:rPr>
        <w:t>-</w:t>
      </w:r>
      <w:r w:rsidRPr="00992694">
        <w:rPr>
          <w:rFonts w:eastAsia="MS Mincho"/>
          <w:i/>
          <w:lang w:val="en-US" w:eastAsia="ja-JP"/>
        </w:rPr>
        <w:tab/>
        <w:t>B</w:t>
      </w:r>
      <w:r w:rsidRPr="00992694">
        <w:rPr>
          <w:rFonts w:eastAsia="Malgun Gothic"/>
          <w:i/>
          <w:lang w:val="en-US" w:eastAsia="ja-JP"/>
        </w:rPr>
        <w:t>ased on gNB indication, e.g. via SRI</w:t>
      </w:r>
    </w:p>
    <w:p w14:paraId="65CEE65D" w14:textId="77777777" w:rsidR="00705046" w:rsidRPr="00992694" w:rsidRDefault="00705046" w:rsidP="00705046">
      <w:pPr>
        <w:overflowPunct/>
        <w:autoSpaceDE/>
        <w:autoSpaceDN/>
        <w:adjustRightInd/>
        <w:spacing w:after="180"/>
        <w:textAlignment w:val="auto"/>
        <w:rPr>
          <w:rFonts w:eastAsia="MS Mincho"/>
          <w:i/>
          <w:lang w:val="en-US" w:eastAsia="ja-JP"/>
        </w:rPr>
      </w:pPr>
      <w:r w:rsidRPr="00992694">
        <w:rPr>
          <w:rFonts w:eastAsia="MS Mincho"/>
          <w:i/>
          <w:lang w:val="en-US" w:eastAsia="ja-JP"/>
        </w:rPr>
        <w:t xml:space="preserve">NR supports SRS transmission including number of SRS ports are 1, 2, and 4 at least, Comb levels of 2 and 4, and configurable frequency hopping. </w:t>
      </w:r>
    </w:p>
    <w:p w14:paraId="4D685DD8" w14:textId="77777777" w:rsidR="00705046" w:rsidRPr="00992694" w:rsidRDefault="00705046" w:rsidP="00705046">
      <w:pPr>
        <w:overflowPunct/>
        <w:autoSpaceDE/>
        <w:autoSpaceDN/>
        <w:adjustRightInd/>
        <w:spacing w:after="180"/>
        <w:textAlignment w:val="auto"/>
        <w:rPr>
          <w:rFonts w:eastAsia="MS Mincho"/>
          <w:i/>
          <w:lang w:val="en-US" w:eastAsia="ja-JP"/>
        </w:rPr>
      </w:pPr>
      <w:r w:rsidRPr="00992694">
        <w:rPr>
          <w:rFonts w:eastAsia="MS Mincho"/>
          <w:i/>
          <w:lang w:val="en-US" w:eastAsia="ja-JP"/>
        </w:rPr>
        <w:t xml:space="preserve">Configurable SRS bandwidth is supported. SRS can be configurable with regard to density in frequency domain (e.g., comb levels) and/or in time domain (including multi-symbol SRS transmissions). Partial band size and full band size can be configured. Partial-band is smaller than the largest transmission bandwidth supported by the UE. Within a partial-band, the PRBs for SRS transmission can at least be consecutive in the frequency domain. </w:t>
      </w:r>
      <w:r w:rsidRPr="00992694">
        <w:rPr>
          <w:rFonts w:eastAsia="MS Mincho"/>
          <w:i/>
          <w:iCs/>
          <w:lang w:val="en-US" w:eastAsia="ja-JP"/>
        </w:rPr>
        <w:t xml:space="preserve">Frequency hopping is supported within a partial-band for a UE where at least hopping with a granularity of subband is supported. </w:t>
      </w:r>
      <w:r w:rsidRPr="00992694">
        <w:rPr>
          <w:rFonts w:eastAsia="MS Mincho"/>
          <w:i/>
          <w:lang w:val="en-US" w:eastAsia="ja-JP"/>
        </w:rPr>
        <w:t>For the full band size, the size is equal to the largest transmission bandwidth supported by the UE. The numerology(ies) for the SRS transmissions can be also configurable for a UE.</w:t>
      </w:r>
    </w:p>
    <w:p w14:paraId="37E4FC10" w14:textId="77777777" w:rsidR="00705046" w:rsidRPr="00992694" w:rsidRDefault="00705046" w:rsidP="00705046">
      <w:pPr>
        <w:overflowPunct/>
        <w:autoSpaceDE/>
        <w:autoSpaceDN/>
        <w:adjustRightInd/>
        <w:spacing w:after="180"/>
        <w:textAlignment w:val="auto"/>
        <w:rPr>
          <w:rFonts w:eastAsia="MS Mincho"/>
          <w:i/>
          <w:lang w:val="en-US" w:eastAsia="ja-JP"/>
        </w:rPr>
      </w:pPr>
      <w:r w:rsidRPr="00992694">
        <w:rPr>
          <w:rFonts w:eastAsia="MS Mincho"/>
          <w:i/>
          <w:lang w:val="en-US" w:eastAsia="ja-JP"/>
        </w:rPr>
        <w:t>An NR-SRS resource comprises of a set of resource elements (RE) within a time duration/frequency span and N antenna ports (N ≥ 1).</w:t>
      </w:r>
      <w:r w:rsidRPr="00992694">
        <w:rPr>
          <w:rFonts w:eastAsia="MS Mincho"/>
          <w:i/>
          <w:lang w:eastAsia="en-US"/>
        </w:rPr>
        <w:t xml:space="preserve"> </w:t>
      </w:r>
      <w:r w:rsidRPr="00992694">
        <w:rPr>
          <w:rFonts w:eastAsia="MS Mincho"/>
          <w:i/>
          <w:lang w:val="en-US" w:eastAsia="ja-JP"/>
        </w:rPr>
        <w:t>A UE can be configured with K ≥ 1 NR-SRS resources. The maximum value of K is considered to be a UE capability to avoid mandatory support for large values of K. Out of K ≥ 1 configured NR-SRS resources, for aperiodic transmission, the UE can be configured to transmit a subset of or all K NR-SRS resources with no precoding, the same, or different precoding. For periodic and semi-persistent transmission, out of K ≥ 1 configured NR-SRS resources, the UE can be configured to transmit K NR-SRS resources with no precoding, the same, or different precoding.</w:t>
      </w:r>
    </w:p>
    <w:p w14:paraId="66A6CE6C" w14:textId="77777777" w:rsidR="00705046" w:rsidRPr="00992694" w:rsidRDefault="00705046" w:rsidP="00705046">
      <w:pPr>
        <w:overflowPunct/>
        <w:autoSpaceDE/>
        <w:autoSpaceDN/>
        <w:adjustRightInd/>
        <w:spacing w:after="180"/>
        <w:textAlignment w:val="auto"/>
        <w:rPr>
          <w:rFonts w:eastAsia="MS Mincho"/>
          <w:i/>
          <w:lang w:val="en-US" w:eastAsia="ja-JP"/>
        </w:rPr>
      </w:pPr>
      <w:r w:rsidRPr="00992694">
        <w:rPr>
          <w:rFonts w:eastAsia="MS Mincho"/>
          <w:i/>
          <w:iCs/>
          <w:lang w:val="en-US" w:eastAsia="ja-JP"/>
        </w:rPr>
        <w:t xml:space="preserve">SRS transmissions with sequences achieving low-PAPR and possible multiplexing of SRS with different SRS bandwidths in the same symbol are considered. </w:t>
      </w:r>
    </w:p>
    <w:p w14:paraId="2849F28E" w14:textId="77777777" w:rsidR="00705046" w:rsidRPr="00992694" w:rsidRDefault="00705046" w:rsidP="00705046">
      <w:pPr>
        <w:overflowPunct/>
        <w:autoSpaceDE/>
        <w:autoSpaceDN/>
        <w:adjustRightInd/>
        <w:spacing w:after="180"/>
        <w:textAlignment w:val="auto"/>
        <w:rPr>
          <w:rFonts w:eastAsia="MS Mincho"/>
          <w:i/>
          <w:lang w:val="en-US" w:eastAsia="ja-JP"/>
        </w:rPr>
      </w:pPr>
      <w:r w:rsidRPr="00992694">
        <w:rPr>
          <w:rFonts w:eastAsia="MS Mincho"/>
          <w:i/>
          <w:lang w:val="en-US" w:eastAsia="ja-JP"/>
        </w:rPr>
        <w:t>Aperiodic SRS transmission triggered by the network is supported. Periodic and semi-persistent NR-SRS transmissions are also supported.</w:t>
      </w:r>
    </w:p>
    <w:p w14:paraId="1BD3F127" w14:textId="77777777" w:rsidR="00791275" w:rsidRPr="004D1F91" w:rsidRDefault="00791275" w:rsidP="0059519A">
      <w:pPr>
        <w:pStyle w:val="maintext"/>
        <w:spacing w:before="0" w:after="120" w:line="240" w:lineRule="auto"/>
        <w:ind w:firstLineChars="0" w:firstLine="0"/>
        <w:rPr>
          <w:rFonts w:eastAsia="SimSun"/>
          <w:sz w:val="22"/>
          <w:szCs w:val="22"/>
          <w:lang w:val="en-US" w:eastAsia="zh-CN"/>
        </w:rPr>
      </w:pPr>
    </w:p>
    <w:p w14:paraId="01C43FE3" w14:textId="16E574FB" w:rsidR="002841A6" w:rsidRDefault="009657DC" w:rsidP="0059519A">
      <w:pPr>
        <w:pStyle w:val="maintext"/>
        <w:spacing w:before="0" w:after="120" w:line="240" w:lineRule="auto"/>
        <w:ind w:firstLineChars="0" w:firstLine="0"/>
        <w:rPr>
          <w:rFonts w:eastAsia="SimSun"/>
          <w:sz w:val="22"/>
          <w:szCs w:val="22"/>
          <w:lang w:eastAsia="zh-CN"/>
        </w:rPr>
      </w:pPr>
      <w:r>
        <w:rPr>
          <w:rFonts w:eastAsia="SimSun"/>
          <w:sz w:val="22"/>
          <w:szCs w:val="22"/>
          <w:lang w:eastAsia="zh-CN"/>
        </w:rPr>
        <w:t>In this contribution, we discuss</w:t>
      </w:r>
      <w:r w:rsidR="00D40102">
        <w:rPr>
          <w:rFonts w:eastAsia="SimSun"/>
          <w:sz w:val="22"/>
          <w:szCs w:val="22"/>
          <w:lang w:eastAsia="zh-CN"/>
        </w:rPr>
        <w:t xml:space="preserve"> further details on </w:t>
      </w:r>
      <w:r w:rsidR="00844446">
        <w:rPr>
          <w:rFonts w:eastAsia="SimSun"/>
          <w:sz w:val="22"/>
          <w:szCs w:val="22"/>
          <w:lang w:eastAsia="zh-CN"/>
        </w:rPr>
        <w:t>uplink sounding reference signal design</w:t>
      </w:r>
      <w:r w:rsidR="00D40102">
        <w:rPr>
          <w:rFonts w:eastAsia="SimSun"/>
          <w:sz w:val="22"/>
          <w:szCs w:val="22"/>
          <w:lang w:eastAsia="zh-CN"/>
        </w:rPr>
        <w:t xml:space="preserve"> for NR.</w:t>
      </w:r>
    </w:p>
    <w:p w14:paraId="26B245FD" w14:textId="6533AD1B" w:rsidR="00845BAF" w:rsidRPr="0059519A" w:rsidRDefault="00705046" w:rsidP="00845BAF">
      <w:pPr>
        <w:pStyle w:val="Heading1"/>
        <w:rPr>
          <w:sz w:val="32"/>
          <w:szCs w:val="32"/>
        </w:rPr>
      </w:pPr>
      <w:r>
        <w:rPr>
          <w:sz w:val="32"/>
          <w:szCs w:val="32"/>
        </w:rPr>
        <w:lastRenderedPageBreak/>
        <w:t>Discussions</w:t>
      </w:r>
    </w:p>
    <w:p w14:paraId="6E744E93" w14:textId="71A9F953" w:rsidR="00EC6665" w:rsidRDefault="007C6FB6" w:rsidP="007C6FB6">
      <w:pPr>
        <w:pStyle w:val="maintext"/>
        <w:spacing w:before="0" w:after="120" w:line="276" w:lineRule="auto"/>
        <w:ind w:firstLineChars="0" w:firstLine="0"/>
        <w:rPr>
          <w:rFonts w:eastAsia="SimSun"/>
          <w:sz w:val="22"/>
          <w:szCs w:val="22"/>
        </w:rPr>
      </w:pPr>
      <w:r>
        <w:rPr>
          <w:rFonts w:eastAsia="SimSun"/>
          <w:sz w:val="22"/>
          <w:szCs w:val="22"/>
        </w:rPr>
        <w:t xml:space="preserve">It has been agreed to support aperiodic SRS transmission triggered by gNB although details of </w:t>
      </w:r>
      <w:r w:rsidR="00B95D91">
        <w:rPr>
          <w:rFonts w:eastAsia="SimSun"/>
          <w:sz w:val="22"/>
          <w:szCs w:val="22"/>
        </w:rPr>
        <w:t xml:space="preserve">the </w:t>
      </w:r>
      <w:r>
        <w:rPr>
          <w:rFonts w:eastAsia="SimSun"/>
          <w:sz w:val="22"/>
          <w:szCs w:val="22"/>
        </w:rPr>
        <w:t xml:space="preserve">triggering method </w:t>
      </w:r>
      <w:r w:rsidR="00DA5BC7">
        <w:rPr>
          <w:rFonts w:eastAsia="SimSun"/>
          <w:sz w:val="22"/>
          <w:szCs w:val="22"/>
        </w:rPr>
        <w:t xml:space="preserve">are </w:t>
      </w:r>
      <w:r>
        <w:rPr>
          <w:rFonts w:eastAsia="SimSun"/>
          <w:sz w:val="22"/>
          <w:szCs w:val="22"/>
        </w:rPr>
        <w:t xml:space="preserve">still FFS. </w:t>
      </w:r>
      <w:r w:rsidR="00DA5BC7">
        <w:rPr>
          <w:rFonts w:eastAsia="SimSun"/>
          <w:sz w:val="22"/>
          <w:szCs w:val="22"/>
        </w:rPr>
        <w:t>S</w:t>
      </w:r>
      <w:r>
        <w:rPr>
          <w:rFonts w:eastAsia="SimSun"/>
          <w:sz w:val="22"/>
          <w:szCs w:val="22"/>
        </w:rPr>
        <w:t>imilar to LTE,</w:t>
      </w:r>
      <w:r w:rsidR="008012D1">
        <w:rPr>
          <w:rFonts w:eastAsia="SimSun"/>
          <w:sz w:val="22"/>
          <w:szCs w:val="22"/>
        </w:rPr>
        <w:t xml:space="preserve"> using L1 control signalling seems to be </w:t>
      </w:r>
      <w:r w:rsidR="00B95D91">
        <w:rPr>
          <w:rFonts w:eastAsia="SimSun"/>
          <w:sz w:val="22"/>
          <w:szCs w:val="22"/>
        </w:rPr>
        <w:t xml:space="preserve">the </w:t>
      </w:r>
      <w:r w:rsidR="008012D1">
        <w:rPr>
          <w:rFonts w:eastAsia="SimSun"/>
          <w:sz w:val="22"/>
          <w:szCs w:val="22"/>
        </w:rPr>
        <w:t xml:space="preserve">most flexible and dynamic way to handle the aperiodic SRS transmission. Since it is also agreed that a UE can be configured </w:t>
      </w:r>
      <w:r w:rsidR="00DA5BC7">
        <w:rPr>
          <w:rFonts w:eastAsia="SimSun"/>
          <w:sz w:val="22"/>
          <w:szCs w:val="22"/>
        </w:rPr>
        <w:t xml:space="preserve">with </w:t>
      </w:r>
      <w:r w:rsidR="008012D1">
        <w:rPr>
          <w:rFonts w:eastAsia="SimSun"/>
          <w:sz w:val="22"/>
          <w:szCs w:val="22"/>
        </w:rPr>
        <w:t xml:space="preserve">multiple SRS resources, it seems to be straightforward to indicate </w:t>
      </w:r>
      <w:r w:rsidR="00AE0D38">
        <w:rPr>
          <w:rFonts w:eastAsia="SimSun"/>
          <w:sz w:val="22"/>
          <w:szCs w:val="22"/>
        </w:rPr>
        <w:t xml:space="preserve">the </w:t>
      </w:r>
      <w:r w:rsidR="008012D1">
        <w:rPr>
          <w:rFonts w:eastAsia="SimSun"/>
          <w:sz w:val="22"/>
          <w:szCs w:val="22"/>
        </w:rPr>
        <w:t>NR-SRS resource out of K configured SRS resources for aperiodic SRS transmission in the associated L1 control signalling.</w:t>
      </w:r>
    </w:p>
    <w:p w14:paraId="7058C86D" w14:textId="0559AD63" w:rsidR="00EC6665" w:rsidRDefault="008012D1" w:rsidP="007C6FB6">
      <w:pPr>
        <w:pStyle w:val="maintext"/>
        <w:spacing w:before="0" w:after="120" w:line="276" w:lineRule="auto"/>
        <w:ind w:firstLineChars="0" w:firstLine="0"/>
        <w:rPr>
          <w:rFonts w:eastAsia="SimSun"/>
          <w:sz w:val="22"/>
          <w:szCs w:val="22"/>
        </w:rPr>
      </w:pPr>
      <w:r>
        <w:rPr>
          <w:rFonts w:eastAsia="SimSun"/>
          <w:sz w:val="22"/>
          <w:szCs w:val="22"/>
        </w:rPr>
        <w:t>Assuming that L1 control signalling is used for aperiodic SRS trigger, the control signalling overhead for triggering could be significant</w:t>
      </w:r>
      <w:r w:rsidR="00AE0D38">
        <w:rPr>
          <w:rFonts w:eastAsia="SimSun"/>
          <w:sz w:val="22"/>
          <w:szCs w:val="22"/>
        </w:rPr>
        <w:t>. For example,</w:t>
      </w:r>
      <w:r>
        <w:rPr>
          <w:rFonts w:eastAsia="SimSun"/>
          <w:sz w:val="22"/>
          <w:szCs w:val="22"/>
        </w:rPr>
        <w:t xml:space="preserve"> the gNB needs to send the L1 control signalling each time</w:t>
      </w:r>
      <w:r w:rsidR="00B95D91">
        <w:rPr>
          <w:rFonts w:eastAsia="SimSun"/>
          <w:sz w:val="22"/>
          <w:szCs w:val="22"/>
        </w:rPr>
        <w:t xml:space="preserve"> it needs the SRS</w:t>
      </w:r>
      <w:r w:rsidR="00AE0D38">
        <w:rPr>
          <w:rFonts w:eastAsia="SimSun"/>
          <w:sz w:val="22"/>
          <w:szCs w:val="22"/>
        </w:rPr>
        <w:t>,</w:t>
      </w:r>
      <w:r>
        <w:rPr>
          <w:rFonts w:eastAsia="SimSun"/>
          <w:sz w:val="22"/>
          <w:szCs w:val="22"/>
        </w:rPr>
        <w:t xml:space="preserve"> which may result in increasing blocking probability for the control channel. Therefore, on top of the aperiodic SRS transmission, other SRS transmission </w:t>
      </w:r>
      <w:r w:rsidR="00AE0D38">
        <w:rPr>
          <w:rFonts w:eastAsia="SimSun"/>
          <w:sz w:val="22"/>
          <w:szCs w:val="22"/>
        </w:rPr>
        <w:t>scheme</w:t>
      </w:r>
      <w:r w:rsidR="00871D40">
        <w:rPr>
          <w:rFonts w:eastAsia="SimSun"/>
          <w:sz w:val="22"/>
          <w:szCs w:val="22"/>
        </w:rPr>
        <w:t>s</w:t>
      </w:r>
      <w:r w:rsidR="00AE0D38">
        <w:rPr>
          <w:rFonts w:eastAsia="SimSun"/>
          <w:sz w:val="22"/>
          <w:szCs w:val="22"/>
        </w:rPr>
        <w:t xml:space="preserve"> with low</w:t>
      </w:r>
      <w:r>
        <w:rPr>
          <w:rFonts w:eastAsia="SimSun"/>
          <w:sz w:val="22"/>
          <w:szCs w:val="22"/>
        </w:rPr>
        <w:t xml:space="preserve"> control signalling overhead </w:t>
      </w:r>
      <w:r w:rsidR="00AE0D38">
        <w:rPr>
          <w:rFonts w:eastAsia="SimSun"/>
          <w:sz w:val="22"/>
          <w:szCs w:val="22"/>
        </w:rPr>
        <w:t xml:space="preserve">is needed to support </w:t>
      </w:r>
      <w:r>
        <w:rPr>
          <w:rFonts w:eastAsia="SimSun"/>
          <w:sz w:val="22"/>
          <w:szCs w:val="22"/>
        </w:rPr>
        <w:t xml:space="preserve">continuous SRS transmission </w:t>
      </w:r>
      <w:r w:rsidR="00AE0D38">
        <w:rPr>
          <w:rFonts w:eastAsia="SimSun"/>
          <w:sz w:val="22"/>
          <w:szCs w:val="22"/>
        </w:rPr>
        <w:t>scenarios</w:t>
      </w:r>
      <w:r>
        <w:rPr>
          <w:rFonts w:eastAsia="SimSun"/>
          <w:sz w:val="22"/>
          <w:szCs w:val="22"/>
        </w:rPr>
        <w:t>.</w:t>
      </w:r>
    </w:p>
    <w:p w14:paraId="42066901" w14:textId="6F70D71E" w:rsidR="008012D1" w:rsidRDefault="0071768B" w:rsidP="007C6FB6">
      <w:pPr>
        <w:pStyle w:val="maintext"/>
        <w:spacing w:before="0" w:after="120" w:line="276" w:lineRule="auto"/>
        <w:ind w:firstLineChars="0" w:firstLine="0"/>
        <w:rPr>
          <w:rFonts w:eastAsia="SimSun"/>
          <w:sz w:val="22"/>
          <w:szCs w:val="22"/>
        </w:rPr>
      </w:pPr>
      <w:r>
        <w:rPr>
          <w:rFonts w:eastAsia="SimSun"/>
          <w:sz w:val="22"/>
          <w:szCs w:val="22"/>
        </w:rPr>
        <w:t>A s</w:t>
      </w:r>
      <w:r w:rsidR="00761983">
        <w:rPr>
          <w:rFonts w:eastAsia="SimSun"/>
          <w:sz w:val="22"/>
          <w:szCs w:val="22"/>
        </w:rPr>
        <w:t xml:space="preserve">emi-persistent SRS transmission </w:t>
      </w:r>
      <w:r>
        <w:rPr>
          <w:rFonts w:eastAsia="SimSun"/>
          <w:sz w:val="22"/>
          <w:szCs w:val="22"/>
        </w:rPr>
        <w:t>which may be activated/deactivated by</w:t>
      </w:r>
      <w:r w:rsidR="00FD684A">
        <w:rPr>
          <w:rFonts w:eastAsia="SimSun"/>
          <w:sz w:val="22"/>
          <w:szCs w:val="22"/>
        </w:rPr>
        <w:t xml:space="preserve"> L1 control signalling or MAC CE has been </w:t>
      </w:r>
      <w:r w:rsidR="005F2A0D">
        <w:rPr>
          <w:rFonts w:eastAsia="SimSun"/>
          <w:sz w:val="22"/>
          <w:szCs w:val="22"/>
        </w:rPr>
        <w:t xml:space="preserve">agreed </w:t>
      </w:r>
      <w:r w:rsidR="00FD684A">
        <w:rPr>
          <w:rFonts w:eastAsia="SimSun"/>
          <w:sz w:val="22"/>
          <w:szCs w:val="22"/>
        </w:rPr>
        <w:t>to address the control signalling overhead while keeping the scheduling flexibility. The semi-persistent reference signal transmission has been used for downlink reference signal transmission as it can efficiently reduce the reference signal overhead as compared with periodic reference signal transmission while the control signalling overhead is lower than that of aperiodic reference signal in some cases.</w:t>
      </w:r>
    </w:p>
    <w:p w14:paraId="77559361" w14:textId="51753A28" w:rsidR="00761983" w:rsidRDefault="00FD684A" w:rsidP="007C6FB6">
      <w:pPr>
        <w:pStyle w:val="maintext"/>
        <w:spacing w:before="0" w:after="120" w:line="276" w:lineRule="auto"/>
        <w:ind w:firstLineChars="0" w:firstLine="0"/>
        <w:rPr>
          <w:rFonts w:eastAsia="SimSun"/>
          <w:sz w:val="22"/>
          <w:szCs w:val="22"/>
        </w:rPr>
      </w:pPr>
      <w:r>
        <w:rPr>
          <w:rFonts w:eastAsia="SimSun"/>
          <w:sz w:val="22"/>
          <w:szCs w:val="22"/>
        </w:rPr>
        <w:t xml:space="preserve">Unlike downlink semi-persistent reference signal transmission (e.g., semi-persistent CSI-RS transmission), the impact from misdetection of deactivation signal could be significant as a UE may keep sending an SRS which may result in unnecessary interference and UE battery consumption. Therefore, </w:t>
      </w:r>
      <w:r w:rsidR="005F2A0D">
        <w:rPr>
          <w:rFonts w:eastAsia="SimSun"/>
          <w:sz w:val="22"/>
          <w:szCs w:val="22"/>
        </w:rPr>
        <w:t xml:space="preserve">the </w:t>
      </w:r>
      <w:r>
        <w:rPr>
          <w:rFonts w:eastAsia="SimSun"/>
          <w:sz w:val="22"/>
          <w:szCs w:val="22"/>
        </w:rPr>
        <w:t xml:space="preserve">semi-persistent SRS transmission </w:t>
      </w:r>
      <w:r w:rsidR="005F2A0D">
        <w:rPr>
          <w:rFonts w:eastAsia="SimSun"/>
          <w:sz w:val="22"/>
          <w:szCs w:val="22"/>
        </w:rPr>
        <w:t xml:space="preserve">should include </w:t>
      </w:r>
      <w:r>
        <w:rPr>
          <w:rFonts w:eastAsia="SimSun"/>
          <w:sz w:val="22"/>
          <w:szCs w:val="22"/>
        </w:rPr>
        <w:t xml:space="preserve">automatic </w:t>
      </w:r>
      <w:r w:rsidR="00043D53">
        <w:rPr>
          <w:rFonts w:eastAsia="SimSun"/>
          <w:sz w:val="22"/>
          <w:szCs w:val="22"/>
        </w:rPr>
        <w:t>turn</w:t>
      </w:r>
      <w:r>
        <w:rPr>
          <w:rFonts w:eastAsia="SimSun"/>
          <w:sz w:val="22"/>
          <w:szCs w:val="22"/>
        </w:rPr>
        <w:t>-off</w:t>
      </w:r>
      <w:r w:rsidR="005F2A0D">
        <w:rPr>
          <w:rFonts w:eastAsia="SimSun"/>
          <w:sz w:val="22"/>
          <w:szCs w:val="22"/>
        </w:rPr>
        <w:t xml:space="preserve"> mechanism</w:t>
      </w:r>
      <w:r>
        <w:rPr>
          <w:rFonts w:eastAsia="SimSun"/>
          <w:sz w:val="22"/>
          <w:szCs w:val="22"/>
        </w:rPr>
        <w:t xml:space="preserve"> after a </w:t>
      </w:r>
      <w:r w:rsidR="005F2A0D">
        <w:rPr>
          <w:rFonts w:eastAsia="SimSun"/>
          <w:sz w:val="22"/>
          <w:szCs w:val="22"/>
        </w:rPr>
        <w:t xml:space="preserve">maximum </w:t>
      </w:r>
      <w:r>
        <w:rPr>
          <w:rFonts w:eastAsia="SimSun"/>
          <w:sz w:val="22"/>
          <w:szCs w:val="22"/>
        </w:rPr>
        <w:t>time window</w:t>
      </w:r>
      <w:r w:rsidR="007A7D7B">
        <w:rPr>
          <w:rFonts w:eastAsia="SimSun"/>
          <w:sz w:val="22"/>
          <w:szCs w:val="22"/>
        </w:rPr>
        <w:t xml:space="preserve"> (e.g., preconfigured or indicated)</w:t>
      </w:r>
      <w:r w:rsidR="005F2A0D">
        <w:rPr>
          <w:rFonts w:eastAsia="SimSun"/>
          <w:sz w:val="22"/>
          <w:szCs w:val="22"/>
        </w:rPr>
        <w:t xml:space="preserve"> if there is no deactivation within the maximum time window. Therefore, regardless of signalling mechanism (e.g., DCI or MAC-CE), a maximum time window is introduced so that a UE automatically deactivate semi-persistent SRS transmission if the UE doesn’t receive deactivation within the maximum time window which started after activation.</w:t>
      </w:r>
    </w:p>
    <w:p w14:paraId="27CB13A6" w14:textId="799688B0" w:rsidR="00EC6665" w:rsidRDefault="00EC6665" w:rsidP="00EC6665">
      <w:pPr>
        <w:rPr>
          <w:szCs w:val="22"/>
          <w:lang w:eastAsia="sv-SE"/>
        </w:rPr>
      </w:pPr>
      <w:r w:rsidRPr="00337112">
        <w:rPr>
          <w:b/>
          <w:i/>
        </w:rPr>
        <w:t>Proposal-</w:t>
      </w:r>
      <w:r>
        <w:rPr>
          <w:b/>
          <w:i/>
        </w:rPr>
        <w:t>1</w:t>
      </w:r>
      <w:r w:rsidRPr="00337112">
        <w:rPr>
          <w:b/>
          <w:i/>
        </w:rPr>
        <w:t>:</w:t>
      </w:r>
      <w:r w:rsidRPr="00337112">
        <w:rPr>
          <w:i/>
        </w:rPr>
        <w:t xml:space="preserve"> </w:t>
      </w:r>
      <w:r w:rsidR="005F2A0D">
        <w:rPr>
          <w:i/>
        </w:rPr>
        <w:t xml:space="preserve">a maximum </w:t>
      </w:r>
      <w:r w:rsidR="00D5646E" w:rsidRPr="00C83E4A">
        <w:rPr>
          <w:i/>
        </w:rPr>
        <w:t>a</w:t>
      </w:r>
      <w:r w:rsidR="007C6FB6" w:rsidRPr="00C83E4A">
        <w:rPr>
          <w:i/>
        </w:rPr>
        <w:t>ctivation window</w:t>
      </w:r>
      <w:r w:rsidR="005F2A0D">
        <w:rPr>
          <w:i/>
        </w:rPr>
        <w:t xml:space="preserve"> is introduced for semi-persistent</w:t>
      </w:r>
      <w:r w:rsidR="007C6FB6" w:rsidRPr="00C83E4A">
        <w:rPr>
          <w:i/>
        </w:rPr>
        <w:t xml:space="preserve"> SRS transmission</w:t>
      </w:r>
    </w:p>
    <w:p w14:paraId="3F911992" w14:textId="563D5B36" w:rsidR="009337BE" w:rsidRDefault="00BC186F" w:rsidP="00043D53">
      <w:pPr>
        <w:pStyle w:val="maintext"/>
        <w:spacing w:before="0" w:after="120" w:line="276" w:lineRule="auto"/>
        <w:ind w:firstLineChars="0" w:firstLine="0"/>
        <w:rPr>
          <w:rFonts w:eastAsia="SimSun"/>
          <w:sz w:val="22"/>
          <w:szCs w:val="22"/>
        </w:rPr>
      </w:pPr>
      <w:r>
        <w:rPr>
          <w:rFonts w:eastAsia="SimSun"/>
          <w:sz w:val="22"/>
          <w:szCs w:val="22"/>
        </w:rPr>
        <w:t>It has been agreed that partial band SRS transmission is supported and the partial band size is configurable</w:t>
      </w:r>
      <w:r w:rsidR="009337BE">
        <w:rPr>
          <w:rFonts w:eastAsia="SimSun"/>
          <w:sz w:val="22"/>
          <w:szCs w:val="22"/>
        </w:rPr>
        <w:t xml:space="preserve"> (e.g., N PRB</w:t>
      </w:r>
      <w:r w:rsidR="009E2026">
        <w:rPr>
          <w:rFonts w:eastAsia="SimSun"/>
          <w:sz w:val="22"/>
          <w:szCs w:val="22"/>
        </w:rPr>
        <w:t>s</w:t>
      </w:r>
      <w:r w:rsidR="009337BE">
        <w:rPr>
          <w:rFonts w:eastAsia="SimSun"/>
          <w:sz w:val="22"/>
          <w:szCs w:val="22"/>
        </w:rPr>
        <w:t>)</w:t>
      </w:r>
      <w:r>
        <w:rPr>
          <w:rFonts w:eastAsia="SimSun"/>
          <w:sz w:val="22"/>
          <w:szCs w:val="22"/>
        </w:rPr>
        <w:t xml:space="preserve">. </w:t>
      </w:r>
      <w:r w:rsidR="009337BE">
        <w:rPr>
          <w:rFonts w:eastAsia="SimSun"/>
          <w:sz w:val="22"/>
          <w:szCs w:val="22"/>
        </w:rPr>
        <w:t>The frequency resource</w:t>
      </w:r>
      <w:r w:rsidR="009E2026">
        <w:rPr>
          <w:rFonts w:eastAsia="SimSun"/>
          <w:sz w:val="22"/>
          <w:szCs w:val="22"/>
        </w:rPr>
        <w:t>s</w:t>
      </w:r>
      <w:r w:rsidR="009337BE">
        <w:rPr>
          <w:rFonts w:eastAsia="SimSun"/>
          <w:sz w:val="22"/>
          <w:szCs w:val="22"/>
        </w:rPr>
        <w:t xml:space="preserve"> used for SRS transmission in LTE has been consecutive in order to keep the single carrier property of the SC-FDMA. Therefore, if a UE is power limited, the</w:t>
      </w:r>
      <w:r w:rsidR="00C65781">
        <w:rPr>
          <w:rFonts w:eastAsia="SimSun"/>
          <w:sz w:val="22"/>
          <w:szCs w:val="22"/>
        </w:rPr>
        <w:t xml:space="preserve"> partial</w:t>
      </w:r>
      <w:r w:rsidR="009337BE">
        <w:rPr>
          <w:rFonts w:eastAsia="SimSun"/>
          <w:sz w:val="22"/>
          <w:szCs w:val="22"/>
        </w:rPr>
        <w:t xml:space="preserve"> frequency resource for SRS transmission should be </w:t>
      </w:r>
      <w:r w:rsidR="00C65781">
        <w:rPr>
          <w:rFonts w:eastAsia="SimSun"/>
          <w:sz w:val="22"/>
          <w:szCs w:val="22"/>
        </w:rPr>
        <w:t>localized, thus requiring multiple SRS transmissions to acquire CSI for multiple subbands when frequency selective scheduling is used.</w:t>
      </w:r>
    </w:p>
    <w:p w14:paraId="69E180AF" w14:textId="14617046" w:rsidR="00C65781" w:rsidRDefault="00C65781" w:rsidP="00043D53">
      <w:pPr>
        <w:pStyle w:val="maintext"/>
        <w:spacing w:before="0" w:after="120" w:line="276" w:lineRule="auto"/>
        <w:ind w:firstLineChars="0" w:firstLine="0"/>
        <w:rPr>
          <w:rFonts w:eastAsia="SimSun"/>
          <w:sz w:val="22"/>
          <w:szCs w:val="22"/>
        </w:rPr>
      </w:pPr>
      <w:r>
        <w:rPr>
          <w:rFonts w:eastAsia="SimSun"/>
          <w:sz w:val="22"/>
          <w:szCs w:val="22"/>
        </w:rPr>
        <w:t xml:space="preserve">Considering that OFDM is one of the waveforms used for uplink in NR, SRS transmission in multiple non-consecutive partial bands may be supported so that gNB may acquire the CSI for multiple subbands with lower latency. </w:t>
      </w:r>
    </w:p>
    <w:p w14:paraId="6DEAF3BD" w14:textId="0FDCC527" w:rsidR="00845BAF" w:rsidRDefault="007712DE" w:rsidP="00C65781">
      <w:pPr>
        <w:spacing w:line="276" w:lineRule="auto"/>
        <w:rPr>
          <w:szCs w:val="22"/>
          <w:lang w:eastAsia="sv-SE"/>
        </w:rPr>
      </w:pPr>
      <w:r w:rsidRPr="00337112">
        <w:rPr>
          <w:b/>
          <w:i/>
        </w:rPr>
        <w:t>Proposal-</w:t>
      </w:r>
      <w:r w:rsidR="00705046">
        <w:rPr>
          <w:b/>
          <w:i/>
        </w:rPr>
        <w:t>2</w:t>
      </w:r>
      <w:r w:rsidRPr="00337112">
        <w:rPr>
          <w:b/>
          <w:i/>
        </w:rPr>
        <w:t>:</w:t>
      </w:r>
      <w:r w:rsidRPr="00337112">
        <w:rPr>
          <w:i/>
        </w:rPr>
        <w:t xml:space="preserve"> </w:t>
      </w:r>
      <w:r w:rsidR="00087831">
        <w:rPr>
          <w:i/>
        </w:rPr>
        <w:t xml:space="preserve">support </w:t>
      </w:r>
      <w:r w:rsidR="00C65781">
        <w:rPr>
          <w:i/>
        </w:rPr>
        <w:t>SRS transmission in multiple non-consecutive partial bands in NR</w:t>
      </w:r>
      <w:r w:rsidRPr="0059519A" w:rsidDel="00396588">
        <w:rPr>
          <w:szCs w:val="22"/>
        </w:rPr>
        <w:t xml:space="preserve"> </w:t>
      </w:r>
    </w:p>
    <w:p w14:paraId="1010A560" w14:textId="5209E921" w:rsidR="001761FD" w:rsidRDefault="009B7FBB" w:rsidP="00C65781">
      <w:pPr>
        <w:spacing w:line="276" w:lineRule="auto"/>
        <w:rPr>
          <w:szCs w:val="22"/>
          <w:lang w:eastAsia="sv-SE"/>
        </w:rPr>
      </w:pPr>
      <w:r>
        <w:rPr>
          <w:szCs w:val="22"/>
          <w:lang w:eastAsia="sv-SE"/>
        </w:rPr>
        <w:t xml:space="preserve">In uplink, a UE may be configured to use either OFDM or DFT-s-OFDM waveform based on </w:t>
      </w:r>
      <w:r w:rsidR="00370170">
        <w:rPr>
          <w:szCs w:val="22"/>
          <w:lang w:eastAsia="sv-SE"/>
        </w:rPr>
        <w:t>the</w:t>
      </w:r>
      <w:r>
        <w:rPr>
          <w:szCs w:val="22"/>
          <w:lang w:eastAsia="sv-SE"/>
        </w:rPr>
        <w:t xml:space="preserve"> UE uplink coverage level. Hence, multiplexing OFDM and DFT-s-OFDM in </w:t>
      </w:r>
      <w:r w:rsidR="00370170">
        <w:rPr>
          <w:szCs w:val="22"/>
          <w:lang w:eastAsia="sv-SE"/>
        </w:rPr>
        <w:t>the</w:t>
      </w:r>
      <w:r>
        <w:rPr>
          <w:szCs w:val="22"/>
          <w:lang w:eastAsia="sv-SE"/>
        </w:rPr>
        <w:t xml:space="preserve"> same subframe should be supported at least in a FDM manner in order to avoid uplink scheduling restriction. </w:t>
      </w:r>
      <w:r w:rsidR="001761FD">
        <w:rPr>
          <w:szCs w:val="22"/>
          <w:lang w:eastAsia="sv-SE"/>
        </w:rPr>
        <w:t xml:space="preserve">Considering that a UE can be triggered to transmit SRS irrespective of the waveform configured, </w:t>
      </w:r>
      <w:r w:rsidR="00370170">
        <w:rPr>
          <w:szCs w:val="22"/>
          <w:lang w:eastAsia="sv-SE"/>
        </w:rPr>
        <w:t xml:space="preserve">NR should consider </w:t>
      </w:r>
      <w:r w:rsidR="001761FD">
        <w:rPr>
          <w:szCs w:val="22"/>
          <w:lang w:eastAsia="sv-SE"/>
        </w:rPr>
        <w:t>a unified SRS design that support</w:t>
      </w:r>
      <w:r w:rsidR="007C1388">
        <w:rPr>
          <w:szCs w:val="22"/>
          <w:lang w:eastAsia="sv-SE"/>
        </w:rPr>
        <w:t>s</w:t>
      </w:r>
      <w:r w:rsidR="001761FD">
        <w:rPr>
          <w:szCs w:val="22"/>
          <w:lang w:eastAsia="sv-SE"/>
        </w:rPr>
        <w:t xml:space="preserve"> multiplexing of SRS</w:t>
      </w:r>
      <w:r w:rsidR="00370170">
        <w:rPr>
          <w:szCs w:val="22"/>
          <w:lang w:eastAsia="sv-SE"/>
        </w:rPr>
        <w:t>s</w:t>
      </w:r>
      <w:r w:rsidR="001761FD">
        <w:rPr>
          <w:szCs w:val="22"/>
          <w:lang w:eastAsia="sv-SE"/>
        </w:rPr>
        <w:t xml:space="preserve"> from UEs configured with different waveform</w:t>
      </w:r>
      <w:r w:rsidR="00370170">
        <w:rPr>
          <w:szCs w:val="22"/>
          <w:lang w:eastAsia="sv-SE"/>
        </w:rPr>
        <w:t>s.</w:t>
      </w:r>
    </w:p>
    <w:p w14:paraId="7E756355" w14:textId="23842C61" w:rsidR="00A32DD9" w:rsidRDefault="00A32DD9" w:rsidP="00C65781">
      <w:pPr>
        <w:spacing w:line="276" w:lineRule="auto"/>
        <w:rPr>
          <w:szCs w:val="22"/>
        </w:rPr>
      </w:pPr>
      <w:r w:rsidRPr="00337112">
        <w:rPr>
          <w:b/>
          <w:i/>
        </w:rPr>
        <w:t>Proposal-</w:t>
      </w:r>
      <w:r w:rsidR="00705046">
        <w:rPr>
          <w:b/>
          <w:i/>
        </w:rPr>
        <w:t>3</w:t>
      </w:r>
      <w:r w:rsidRPr="00337112">
        <w:rPr>
          <w:b/>
          <w:i/>
        </w:rPr>
        <w:t>:</w:t>
      </w:r>
      <w:r w:rsidRPr="00337112">
        <w:rPr>
          <w:i/>
        </w:rPr>
        <w:t xml:space="preserve"> </w:t>
      </w:r>
      <w:r>
        <w:rPr>
          <w:i/>
        </w:rPr>
        <w:t>support a unified SRS design for OFDM and DFT-s-OFDM waveforms</w:t>
      </w:r>
      <w:r w:rsidRPr="0059519A" w:rsidDel="00396588">
        <w:rPr>
          <w:szCs w:val="22"/>
        </w:rPr>
        <w:t xml:space="preserve"> </w:t>
      </w:r>
    </w:p>
    <w:p w14:paraId="0E8C9C5C" w14:textId="614172A0" w:rsidR="00225ED0" w:rsidRDefault="00C65781" w:rsidP="00C65781">
      <w:pPr>
        <w:spacing w:line="276" w:lineRule="auto"/>
        <w:rPr>
          <w:szCs w:val="22"/>
        </w:rPr>
      </w:pPr>
      <w:r>
        <w:rPr>
          <w:szCs w:val="22"/>
        </w:rPr>
        <w:t>In LTE, cell-specific and UE-specific SRS subframe</w:t>
      </w:r>
      <w:r w:rsidR="003F22B8">
        <w:rPr>
          <w:szCs w:val="22"/>
        </w:rPr>
        <w:t>s</w:t>
      </w:r>
      <w:r>
        <w:rPr>
          <w:szCs w:val="22"/>
        </w:rPr>
        <w:t xml:space="preserve"> have been used so that a UE is informed in which subframe the UE should avoid collision between SRS and other signals and </w:t>
      </w:r>
      <w:r w:rsidR="00225ED0">
        <w:rPr>
          <w:szCs w:val="22"/>
        </w:rPr>
        <w:t xml:space="preserve">the UE should transmit SRS if configured or triggered. </w:t>
      </w:r>
      <w:r w:rsidR="007C1388">
        <w:rPr>
          <w:szCs w:val="22"/>
        </w:rPr>
        <w:t>S</w:t>
      </w:r>
      <w:r w:rsidR="00225ED0">
        <w:rPr>
          <w:szCs w:val="22"/>
        </w:rPr>
        <w:t xml:space="preserve">imilar to LTE, cell-specific and/or UE-specific SRS subframe concept may be reused </w:t>
      </w:r>
      <w:r w:rsidR="00225ED0">
        <w:rPr>
          <w:szCs w:val="22"/>
        </w:rPr>
        <w:lastRenderedPageBreak/>
        <w:t>in NR. Alternatively, on-demand SRS subframe may be considered in NR for better flexibility of SRS transmission.</w:t>
      </w:r>
    </w:p>
    <w:p w14:paraId="1961F1FB" w14:textId="20A75C75" w:rsidR="00225ED0" w:rsidRDefault="00225ED0" w:rsidP="00C65781">
      <w:pPr>
        <w:spacing w:line="276" w:lineRule="auto"/>
        <w:rPr>
          <w:szCs w:val="22"/>
          <w:lang w:eastAsia="sv-SE"/>
        </w:rPr>
      </w:pPr>
      <w:r w:rsidRPr="00337112">
        <w:rPr>
          <w:b/>
          <w:i/>
        </w:rPr>
        <w:t>Proposal-</w:t>
      </w:r>
      <w:r w:rsidR="00705046">
        <w:rPr>
          <w:b/>
          <w:i/>
        </w:rPr>
        <w:t>4</w:t>
      </w:r>
      <w:r w:rsidRPr="00337112">
        <w:rPr>
          <w:b/>
          <w:i/>
        </w:rPr>
        <w:t>:</w:t>
      </w:r>
      <w:r w:rsidRPr="00337112">
        <w:rPr>
          <w:i/>
        </w:rPr>
        <w:t xml:space="preserve"> </w:t>
      </w:r>
      <w:r>
        <w:rPr>
          <w:i/>
        </w:rPr>
        <w:t>study necessity of cell-specific and/or UE-specific SRS subframe configuration in NR</w:t>
      </w:r>
    </w:p>
    <w:p w14:paraId="596E93DF" w14:textId="4893F5BD" w:rsidR="00821C42" w:rsidRPr="0059519A" w:rsidRDefault="00BF17FD" w:rsidP="0059519A">
      <w:pPr>
        <w:pStyle w:val="Heading1"/>
        <w:rPr>
          <w:sz w:val="32"/>
          <w:szCs w:val="32"/>
        </w:rPr>
      </w:pPr>
      <w:r w:rsidRPr="0059519A">
        <w:rPr>
          <w:sz w:val="32"/>
          <w:szCs w:val="32"/>
        </w:rPr>
        <w:t>Summary</w:t>
      </w:r>
    </w:p>
    <w:p w14:paraId="0E6E59C8" w14:textId="3581C432" w:rsidR="00685F6F" w:rsidRPr="00611209" w:rsidRDefault="003242DD" w:rsidP="003242DD">
      <w:pPr>
        <w:rPr>
          <w:szCs w:val="22"/>
        </w:rPr>
      </w:pPr>
      <w:r w:rsidRPr="00611209">
        <w:rPr>
          <w:szCs w:val="22"/>
        </w:rPr>
        <w:t>This contribution discussed</w:t>
      </w:r>
      <w:r w:rsidR="003715BA">
        <w:rPr>
          <w:szCs w:val="22"/>
        </w:rPr>
        <w:t xml:space="preserve"> on the design considerations </w:t>
      </w:r>
      <w:r w:rsidR="00225ED0">
        <w:rPr>
          <w:szCs w:val="22"/>
        </w:rPr>
        <w:t xml:space="preserve">of </w:t>
      </w:r>
      <w:r w:rsidR="00C65781">
        <w:rPr>
          <w:szCs w:val="22"/>
        </w:rPr>
        <w:t>SRS</w:t>
      </w:r>
      <w:r w:rsidR="00225ED0">
        <w:rPr>
          <w:szCs w:val="22"/>
        </w:rPr>
        <w:t xml:space="preserve"> in NR</w:t>
      </w:r>
      <w:r w:rsidR="00163883">
        <w:rPr>
          <w:szCs w:val="22"/>
        </w:rPr>
        <w:t xml:space="preserve">. </w:t>
      </w:r>
      <w:r w:rsidR="003715BA">
        <w:rPr>
          <w:szCs w:val="22"/>
        </w:rPr>
        <w:t>Based on the discussions, we propose followings</w:t>
      </w:r>
      <w:r w:rsidR="00163883">
        <w:rPr>
          <w:szCs w:val="22"/>
        </w:rPr>
        <w:t>:</w:t>
      </w:r>
    </w:p>
    <w:p w14:paraId="3E4B5D63" w14:textId="77777777" w:rsidR="005F2A0D" w:rsidRDefault="005F2A0D" w:rsidP="005F2A0D">
      <w:pPr>
        <w:rPr>
          <w:szCs w:val="22"/>
          <w:lang w:eastAsia="sv-SE"/>
        </w:rPr>
      </w:pPr>
      <w:r w:rsidRPr="00337112">
        <w:rPr>
          <w:b/>
          <w:i/>
        </w:rPr>
        <w:t>Proposal-</w:t>
      </w:r>
      <w:r>
        <w:rPr>
          <w:b/>
          <w:i/>
        </w:rPr>
        <w:t>1</w:t>
      </w:r>
      <w:r w:rsidRPr="00337112">
        <w:rPr>
          <w:b/>
          <w:i/>
        </w:rPr>
        <w:t>:</w:t>
      </w:r>
      <w:r w:rsidRPr="00337112">
        <w:rPr>
          <w:i/>
        </w:rPr>
        <w:t xml:space="preserve"> </w:t>
      </w:r>
      <w:r>
        <w:rPr>
          <w:i/>
        </w:rPr>
        <w:t xml:space="preserve">a maximum </w:t>
      </w:r>
      <w:r w:rsidRPr="00C83E4A">
        <w:rPr>
          <w:i/>
        </w:rPr>
        <w:t>activation window</w:t>
      </w:r>
      <w:r>
        <w:rPr>
          <w:i/>
        </w:rPr>
        <w:t xml:space="preserve"> is introduced for semi-persistent</w:t>
      </w:r>
      <w:r w:rsidRPr="00C83E4A">
        <w:rPr>
          <w:i/>
        </w:rPr>
        <w:t xml:space="preserve"> SRS transmission</w:t>
      </w:r>
    </w:p>
    <w:p w14:paraId="610C545A" w14:textId="5AF94BCB" w:rsidR="00C65781" w:rsidRDefault="00C65781" w:rsidP="00C65781">
      <w:pPr>
        <w:spacing w:line="276" w:lineRule="auto"/>
        <w:rPr>
          <w:szCs w:val="22"/>
          <w:lang w:eastAsia="sv-SE"/>
        </w:rPr>
      </w:pPr>
      <w:r w:rsidRPr="00337112">
        <w:rPr>
          <w:b/>
          <w:i/>
        </w:rPr>
        <w:t>Proposal-</w:t>
      </w:r>
      <w:r w:rsidR="00705046">
        <w:rPr>
          <w:b/>
          <w:i/>
        </w:rPr>
        <w:t>2</w:t>
      </w:r>
      <w:r w:rsidRPr="00337112">
        <w:rPr>
          <w:b/>
          <w:i/>
        </w:rPr>
        <w:t>:</w:t>
      </w:r>
      <w:r w:rsidRPr="00337112">
        <w:rPr>
          <w:i/>
        </w:rPr>
        <w:t xml:space="preserve"> </w:t>
      </w:r>
      <w:r>
        <w:rPr>
          <w:i/>
        </w:rPr>
        <w:t>support SRS transmission in multiple non-consecutive partial bands in NR</w:t>
      </w:r>
      <w:r w:rsidRPr="0059519A" w:rsidDel="00396588">
        <w:rPr>
          <w:szCs w:val="22"/>
        </w:rPr>
        <w:t xml:space="preserve"> </w:t>
      </w:r>
    </w:p>
    <w:p w14:paraId="555C491D" w14:textId="28DD81BD" w:rsidR="00C65781" w:rsidRDefault="00C65781" w:rsidP="00C65781">
      <w:pPr>
        <w:spacing w:line="276" w:lineRule="auto"/>
        <w:rPr>
          <w:szCs w:val="22"/>
        </w:rPr>
      </w:pPr>
      <w:r w:rsidRPr="00337112">
        <w:rPr>
          <w:b/>
          <w:i/>
        </w:rPr>
        <w:t>Proposal-</w:t>
      </w:r>
      <w:r w:rsidR="00705046">
        <w:rPr>
          <w:b/>
          <w:i/>
        </w:rPr>
        <w:t>3</w:t>
      </w:r>
      <w:r w:rsidRPr="00337112">
        <w:rPr>
          <w:b/>
          <w:i/>
        </w:rPr>
        <w:t>:</w:t>
      </w:r>
      <w:r w:rsidRPr="00337112">
        <w:rPr>
          <w:i/>
        </w:rPr>
        <w:t xml:space="preserve"> </w:t>
      </w:r>
      <w:r>
        <w:rPr>
          <w:i/>
        </w:rPr>
        <w:t>support a unified SRS design for OFDM and DFT-s-OFDM waveforms</w:t>
      </w:r>
      <w:r w:rsidRPr="0059519A" w:rsidDel="00396588">
        <w:rPr>
          <w:szCs w:val="22"/>
        </w:rPr>
        <w:t xml:space="preserve"> </w:t>
      </w:r>
    </w:p>
    <w:p w14:paraId="21200B6D" w14:textId="54C70514" w:rsidR="00225ED0" w:rsidRDefault="00225ED0" w:rsidP="00C65781">
      <w:pPr>
        <w:spacing w:line="276" w:lineRule="auto"/>
        <w:rPr>
          <w:szCs w:val="22"/>
          <w:lang w:eastAsia="sv-SE"/>
        </w:rPr>
      </w:pPr>
      <w:r w:rsidRPr="00337112">
        <w:rPr>
          <w:b/>
          <w:i/>
        </w:rPr>
        <w:t>Proposal-</w:t>
      </w:r>
      <w:r w:rsidR="00705046">
        <w:rPr>
          <w:b/>
          <w:i/>
        </w:rPr>
        <w:t>4</w:t>
      </w:r>
      <w:r w:rsidRPr="00337112">
        <w:rPr>
          <w:b/>
          <w:i/>
        </w:rPr>
        <w:t>:</w:t>
      </w:r>
      <w:r w:rsidRPr="00337112">
        <w:rPr>
          <w:i/>
        </w:rPr>
        <w:t xml:space="preserve"> </w:t>
      </w:r>
      <w:r>
        <w:rPr>
          <w:i/>
        </w:rPr>
        <w:t>study necessity of cell-specific and/or UE-specific SRS subframe configuration in NR</w:t>
      </w:r>
    </w:p>
    <w:p w14:paraId="0EF7466D" w14:textId="77777777" w:rsidR="00251B4A" w:rsidRPr="0059519A" w:rsidRDefault="00251B4A" w:rsidP="00251B4A">
      <w:pPr>
        <w:pStyle w:val="Heading1"/>
        <w:rPr>
          <w:sz w:val="32"/>
          <w:szCs w:val="32"/>
        </w:rPr>
      </w:pPr>
      <w:r w:rsidRPr="0059519A">
        <w:rPr>
          <w:sz w:val="32"/>
          <w:szCs w:val="32"/>
        </w:rPr>
        <w:t>References</w:t>
      </w:r>
    </w:p>
    <w:p w14:paraId="08B6F13D" w14:textId="77777777" w:rsidR="00705046" w:rsidRPr="000D53FD" w:rsidRDefault="00705046" w:rsidP="00705046">
      <w:pPr>
        <w:pStyle w:val="Reference"/>
        <w:rPr>
          <w:lang w:eastAsia="ja-JP"/>
        </w:rPr>
      </w:pPr>
      <w:r w:rsidRPr="000D53FD">
        <w:rPr>
          <w:lang w:eastAsia="ja-JP"/>
        </w:rPr>
        <w:t xml:space="preserve">TR 38.912, “Study on </w:t>
      </w:r>
      <w:r w:rsidRPr="000D53FD">
        <w:rPr>
          <w:lang w:eastAsia="en-US"/>
        </w:rPr>
        <w:t>New Radio</w:t>
      </w:r>
      <w:r w:rsidRPr="000D53FD">
        <w:rPr>
          <w:lang w:eastAsia="ja-JP"/>
        </w:rPr>
        <w:t xml:space="preserve"> (NR) </w:t>
      </w:r>
      <w:r w:rsidRPr="000D53FD">
        <w:rPr>
          <w:lang w:eastAsia="en-US"/>
        </w:rPr>
        <w:t>Access Technology”</w:t>
      </w:r>
    </w:p>
    <w:p w14:paraId="3CD8151B" w14:textId="0F65EF4A" w:rsidR="00255CBF" w:rsidRPr="00660E0C" w:rsidRDefault="00705046" w:rsidP="00705046">
      <w:pPr>
        <w:pStyle w:val="Reference"/>
        <w:rPr>
          <w:lang w:eastAsia="ja-JP"/>
        </w:rPr>
      </w:pPr>
      <w:r w:rsidRPr="000D53FD">
        <w:t>RP-170847, “New WID on New Radio Access Technology”, NTT DOCOMO Inc.</w:t>
      </w:r>
    </w:p>
    <w:sectPr w:rsidR="00255CBF" w:rsidRPr="00660E0C"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6ADD09" w14:textId="77777777" w:rsidR="006A2087" w:rsidRDefault="006A2087">
      <w:r>
        <w:separator/>
      </w:r>
    </w:p>
  </w:endnote>
  <w:endnote w:type="continuationSeparator" w:id="0">
    <w:p w14:paraId="1B0C2B1A" w14:textId="77777777" w:rsidR="006A2087" w:rsidRDefault="006A2087">
      <w:r>
        <w:continuationSeparator/>
      </w:r>
    </w:p>
  </w:endnote>
  <w:endnote w:type="continuationNotice" w:id="1">
    <w:p w14:paraId="34C94242" w14:textId="77777777" w:rsidR="006A2087" w:rsidRDefault="006A20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Malgun Gothic Semilight"/>
    <w:panose1 w:val="02030600000101010101"/>
    <w:charset w:val="81"/>
    <w:family w:val="roman"/>
    <w:pitch w:val="variable"/>
    <w:sig w:usb0="00000000"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2A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¼Àº °íµñ"/>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1967C90C" w:rsidR="00916FCC" w:rsidRDefault="00916F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8607B">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8607B">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A5B843" w14:textId="77777777" w:rsidR="006A2087" w:rsidRDefault="006A2087">
      <w:r>
        <w:separator/>
      </w:r>
    </w:p>
  </w:footnote>
  <w:footnote w:type="continuationSeparator" w:id="0">
    <w:p w14:paraId="08242590" w14:textId="77777777" w:rsidR="006A2087" w:rsidRDefault="006A2087">
      <w:r>
        <w:continuationSeparator/>
      </w:r>
    </w:p>
  </w:footnote>
  <w:footnote w:type="continuationNotice" w:id="1">
    <w:p w14:paraId="3D0BA159" w14:textId="77777777" w:rsidR="006A2087" w:rsidRDefault="006A208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54420A"/>
    <w:multiLevelType w:val="hybridMultilevel"/>
    <w:tmpl w:val="5A2CAE4C"/>
    <w:lvl w:ilvl="0" w:tplc="0CC8B232">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532AB"/>
    <w:multiLevelType w:val="hybridMultilevel"/>
    <w:tmpl w:val="F7088BB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64C77DF"/>
    <w:multiLevelType w:val="hybridMultilevel"/>
    <w:tmpl w:val="FE36E57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2E1F16EC"/>
    <w:multiLevelType w:val="hybridMultilevel"/>
    <w:tmpl w:val="565805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EB0231A"/>
    <w:multiLevelType w:val="hybridMultilevel"/>
    <w:tmpl w:val="CB029C0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6B56C8"/>
    <w:multiLevelType w:val="hybridMultilevel"/>
    <w:tmpl w:val="15A601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 w15:restartNumberingAfterBreak="0">
    <w:nsid w:val="4BDF65F6"/>
    <w:multiLevelType w:val="hybridMultilevel"/>
    <w:tmpl w:val="A75E6FE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1D5053"/>
    <w:multiLevelType w:val="hybridMultilevel"/>
    <w:tmpl w:val="A2029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85039C0"/>
    <w:multiLevelType w:val="hybridMultilevel"/>
    <w:tmpl w:val="58AE7824"/>
    <w:lvl w:ilvl="0" w:tplc="5A6A131C">
      <w:start w:val="1"/>
      <w:numFmt w:val="bullet"/>
      <w:lvlText w:val="•"/>
      <w:lvlJc w:val="left"/>
      <w:pPr>
        <w:tabs>
          <w:tab w:val="num" w:pos="720"/>
        </w:tabs>
        <w:ind w:left="720" w:hanging="360"/>
      </w:pPr>
      <w:rPr>
        <w:rFonts w:ascii="Arial" w:hAnsi="Arial" w:hint="default"/>
      </w:rPr>
    </w:lvl>
    <w:lvl w:ilvl="1" w:tplc="94F61580">
      <w:start w:val="5688"/>
      <w:numFmt w:val="bullet"/>
      <w:lvlText w:val="–"/>
      <w:lvlJc w:val="left"/>
      <w:pPr>
        <w:tabs>
          <w:tab w:val="num" w:pos="1440"/>
        </w:tabs>
        <w:ind w:left="1440" w:hanging="360"/>
      </w:pPr>
      <w:rPr>
        <w:rFonts w:ascii="Arial" w:hAnsi="Arial" w:hint="default"/>
      </w:rPr>
    </w:lvl>
    <w:lvl w:ilvl="2" w:tplc="4F90E0D8" w:tentative="1">
      <w:start w:val="1"/>
      <w:numFmt w:val="bullet"/>
      <w:lvlText w:val="•"/>
      <w:lvlJc w:val="left"/>
      <w:pPr>
        <w:tabs>
          <w:tab w:val="num" w:pos="2160"/>
        </w:tabs>
        <w:ind w:left="2160" w:hanging="360"/>
      </w:pPr>
      <w:rPr>
        <w:rFonts w:ascii="Arial" w:hAnsi="Arial" w:hint="default"/>
      </w:rPr>
    </w:lvl>
    <w:lvl w:ilvl="3" w:tplc="7B144B84" w:tentative="1">
      <w:start w:val="1"/>
      <w:numFmt w:val="bullet"/>
      <w:lvlText w:val="•"/>
      <w:lvlJc w:val="left"/>
      <w:pPr>
        <w:tabs>
          <w:tab w:val="num" w:pos="2880"/>
        </w:tabs>
        <w:ind w:left="2880" w:hanging="360"/>
      </w:pPr>
      <w:rPr>
        <w:rFonts w:ascii="Arial" w:hAnsi="Arial" w:hint="default"/>
      </w:rPr>
    </w:lvl>
    <w:lvl w:ilvl="4" w:tplc="866671F2" w:tentative="1">
      <w:start w:val="1"/>
      <w:numFmt w:val="bullet"/>
      <w:lvlText w:val="•"/>
      <w:lvlJc w:val="left"/>
      <w:pPr>
        <w:tabs>
          <w:tab w:val="num" w:pos="3600"/>
        </w:tabs>
        <w:ind w:left="3600" w:hanging="360"/>
      </w:pPr>
      <w:rPr>
        <w:rFonts w:ascii="Arial" w:hAnsi="Arial" w:hint="default"/>
      </w:rPr>
    </w:lvl>
    <w:lvl w:ilvl="5" w:tplc="EA7632B0" w:tentative="1">
      <w:start w:val="1"/>
      <w:numFmt w:val="bullet"/>
      <w:lvlText w:val="•"/>
      <w:lvlJc w:val="left"/>
      <w:pPr>
        <w:tabs>
          <w:tab w:val="num" w:pos="4320"/>
        </w:tabs>
        <w:ind w:left="4320" w:hanging="360"/>
      </w:pPr>
      <w:rPr>
        <w:rFonts w:ascii="Arial" w:hAnsi="Arial" w:hint="default"/>
      </w:rPr>
    </w:lvl>
    <w:lvl w:ilvl="6" w:tplc="DA20A166" w:tentative="1">
      <w:start w:val="1"/>
      <w:numFmt w:val="bullet"/>
      <w:lvlText w:val="•"/>
      <w:lvlJc w:val="left"/>
      <w:pPr>
        <w:tabs>
          <w:tab w:val="num" w:pos="5040"/>
        </w:tabs>
        <w:ind w:left="5040" w:hanging="360"/>
      </w:pPr>
      <w:rPr>
        <w:rFonts w:ascii="Arial" w:hAnsi="Arial" w:hint="default"/>
      </w:rPr>
    </w:lvl>
    <w:lvl w:ilvl="7" w:tplc="5FAE0410" w:tentative="1">
      <w:start w:val="1"/>
      <w:numFmt w:val="bullet"/>
      <w:lvlText w:val="•"/>
      <w:lvlJc w:val="left"/>
      <w:pPr>
        <w:tabs>
          <w:tab w:val="num" w:pos="5760"/>
        </w:tabs>
        <w:ind w:left="5760" w:hanging="360"/>
      </w:pPr>
      <w:rPr>
        <w:rFonts w:ascii="Arial" w:hAnsi="Arial" w:hint="default"/>
      </w:rPr>
    </w:lvl>
    <w:lvl w:ilvl="8" w:tplc="554A78C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E203652"/>
    <w:multiLevelType w:val="hybridMultilevel"/>
    <w:tmpl w:val="5C36D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F3E62EC"/>
    <w:multiLevelType w:val="hybridMultilevel"/>
    <w:tmpl w:val="66A67B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4"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1"/>
  </w:num>
  <w:num w:numId="3">
    <w:abstractNumId w:val="15"/>
  </w:num>
  <w:num w:numId="4">
    <w:abstractNumId w:val="16"/>
  </w:num>
  <w:num w:numId="5">
    <w:abstractNumId w:val="13"/>
  </w:num>
  <w:num w:numId="6">
    <w:abstractNumId w:val="19"/>
  </w:num>
  <w:num w:numId="7">
    <w:abstractNumId w:val="27"/>
  </w:num>
  <w:num w:numId="8">
    <w:abstractNumId w:val="14"/>
  </w:num>
  <w:num w:numId="9">
    <w:abstractNumId w:val="34"/>
  </w:num>
  <w:num w:numId="10">
    <w:abstractNumId w:val="8"/>
  </w:num>
  <w:num w:numId="11">
    <w:abstractNumId w:val="5"/>
  </w:num>
  <w:num w:numId="12">
    <w:abstractNumId w:val="20"/>
  </w:num>
  <w:num w:numId="13">
    <w:abstractNumId w:val="31"/>
  </w:num>
  <w:num w:numId="14">
    <w:abstractNumId w:val="7"/>
  </w:num>
  <w:num w:numId="15">
    <w:abstractNumId w:val="1"/>
  </w:num>
  <w:num w:numId="16">
    <w:abstractNumId w:val="17"/>
  </w:num>
  <w:num w:numId="17">
    <w:abstractNumId w:val="18"/>
  </w:num>
  <w:num w:numId="18">
    <w:abstractNumId w:val="32"/>
  </w:num>
  <w:num w:numId="19">
    <w:abstractNumId w:val="1"/>
  </w:num>
  <w:num w:numId="20">
    <w:abstractNumId w:val="1"/>
  </w:num>
  <w:num w:numId="21">
    <w:abstractNumId w:val="1"/>
  </w:num>
  <w:num w:numId="22">
    <w:abstractNumId w:val="1"/>
  </w:num>
  <w:num w:numId="23">
    <w:abstractNumId w:val="26"/>
  </w:num>
  <w:num w:numId="24">
    <w:abstractNumId w:val="9"/>
  </w:num>
  <w:num w:numId="25">
    <w:abstractNumId w:val="10"/>
  </w:num>
  <w:num w:numId="26">
    <w:abstractNumId w:val="12"/>
  </w:num>
  <w:num w:numId="27">
    <w:abstractNumId w:val="1"/>
  </w:num>
  <w:num w:numId="28">
    <w:abstractNumId w:val="1"/>
  </w:num>
  <w:num w:numId="29">
    <w:abstractNumId w:val="1"/>
  </w:num>
  <w:num w:numId="30">
    <w:abstractNumId w:val="1"/>
  </w:num>
  <w:num w:numId="31">
    <w:abstractNumId w:val="1"/>
  </w:num>
  <w:num w:numId="32">
    <w:abstractNumId w:val="1"/>
  </w:num>
  <w:num w:numId="33">
    <w:abstractNumId w:val="33"/>
  </w:num>
  <w:num w:numId="34">
    <w:abstractNumId w:val="4"/>
  </w:num>
  <w:num w:numId="35">
    <w:abstractNumId w:val="11"/>
  </w:num>
  <w:num w:numId="36">
    <w:abstractNumId w:val="23"/>
  </w:num>
  <w:num w:numId="37">
    <w:abstractNumId w:val="24"/>
  </w:num>
  <w:num w:numId="38">
    <w:abstractNumId w:val="25"/>
  </w:num>
  <w:num w:numId="39">
    <w:abstractNumId w:val="28"/>
  </w:num>
  <w:num w:numId="40">
    <w:abstractNumId w:val="3"/>
  </w:num>
  <w:num w:numId="41">
    <w:abstractNumId w:val="29"/>
  </w:num>
  <w:num w:numId="42">
    <w:abstractNumId w:val="30"/>
  </w:num>
  <w:num w:numId="43">
    <w:abstractNumId w:val="2"/>
  </w:num>
  <w:num w:numId="44">
    <w:abstractNumId w:val="0"/>
  </w:num>
  <w:num w:numId="45">
    <w:abstractNumId w:val="22"/>
  </w:num>
  <w:num w:numId="46">
    <w:abstractNumId w:val="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fr-CA" w:vendorID="64" w:dllVersion="131078" w:nlCheck="1" w:checkStyle="1"/>
  <w:activeWritingStyle w:appName="MSWord" w:lang="en-AU"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5BB"/>
    <w:rsid w:val="000208E4"/>
    <w:rsid w:val="000209C4"/>
    <w:rsid w:val="00021143"/>
    <w:rsid w:val="0002201B"/>
    <w:rsid w:val="00022522"/>
    <w:rsid w:val="000229D9"/>
    <w:rsid w:val="00022C6C"/>
    <w:rsid w:val="00023233"/>
    <w:rsid w:val="0002441E"/>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BA1"/>
    <w:rsid w:val="000405A0"/>
    <w:rsid w:val="00040B78"/>
    <w:rsid w:val="00041495"/>
    <w:rsid w:val="0004149C"/>
    <w:rsid w:val="000422E2"/>
    <w:rsid w:val="00042BE0"/>
    <w:rsid w:val="00042F22"/>
    <w:rsid w:val="000437FA"/>
    <w:rsid w:val="00043D53"/>
    <w:rsid w:val="00043DDF"/>
    <w:rsid w:val="00044278"/>
    <w:rsid w:val="00044434"/>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A71"/>
    <w:rsid w:val="000616E7"/>
    <w:rsid w:val="00061829"/>
    <w:rsid w:val="0006232B"/>
    <w:rsid w:val="000625C8"/>
    <w:rsid w:val="00063AC3"/>
    <w:rsid w:val="00063EF3"/>
    <w:rsid w:val="000641AA"/>
    <w:rsid w:val="000645B8"/>
    <w:rsid w:val="0006487E"/>
    <w:rsid w:val="00065243"/>
    <w:rsid w:val="00065E1A"/>
    <w:rsid w:val="00065F7E"/>
    <w:rsid w:val="00070074"/>
    <w:rsid w:val="00070D25"/>
    <w:rsid w:val="00071184"/>
    <w:rsid w:val="00071225"/>
    <w:rsid w:val="000715A7"/>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3BE4"/>
    <w:rsid w:val="000849AE"/>
    <w:rsid w:val="00085543"/>
    <w:rsid w:val="000855EB"/>
    <w:rsid w:val="00085A01"/>
    <w:rsid w:val="00085B52"/>
    <w:rsid w:val="00085E11"/>
    <w:rsid w:val="000862B6"/>
    <w:rsid w:val="000866F2"/>
    <w:rsid w:val="00086A43"/>
    <w:rsid w:val="00087831"/>
    <w:rsid w:val="0009009F"/>
    <w:rsid w:val="0009041B"/>
    <w:rsid w:val="00090AF4"/>
    <w:rsid w:val="00090D19"/>
    <w:rsid w:val="00091557"/>
    <w:rsid w:val="00091CAF"/>
    <w:rsid w:val="000923AF"/>
    <w:rsid w:val="000924C1"/>
    <w:rsid w:val="000924F0"/>
    <w:rsid w:val="00092B27"/>
    <w:rsid w:val="00093009"/>
    <w:rsid w:val="00093474"/>
    <w:rsid w:val="0009356A"/>
    <w:rsid w:val="00093A02"/>
    <w:rsid w:val="00094180"/>
    <w:rsid w:val="000945DA"/>
    <w:rsid w:val="00094796"/>
    <w:rsid w:val="00094DA8"/>
    <w:rsid w:val="0009510F"/>
    <w:rsid w:val="00096A7E"/>
    <w:rsid w:val="00096C23"/>
    <w:rsid w:val="00097774"/>
    <w:rsid w:val="000A0028"/>
    <w:rsid w:val="000A0276"/>
    <w:rsid w:val="000A1B7B"/>
    <w:rsid w:val="000A22F2"/>
    <w:rsid w:val="000A2538"/>
    <w:rsid w:val="000A3063"/>
    <w:rsid w:val="000A447B"/>
    <w:rsid w:val="000A56F2"/>
    <w:rsid w:val="000A66C6"/>
    <w:rsid w:val="000A7DC3"/>
    <w:rsid w:val="000B0223"/>
    <w:rsid w:val="000B02A2"/>
    <w:rsid w:val="000B0640"/>
    <w:rsid w:val="000B0A01"/>
    <w:rsid w:val="000B254C"/>
    <w:rsid w:val="000B2719"/>
    <w:rsid w:val="000B3347"/>
    <w:rsid w:val="000B3516"/>
    <w:rsid w:val="000B3A8F"/>
    <w:rsid w:val="000B4AB9"/>
    <w:rsid w:val="000B4BE2"/>
    <w:rsid w:val="000B516D"/>
    <w:rsid w:val="000B537C"/>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2C8"/>
    <w:rsid w:val="000C64E6"/>
    <w:rsid w:val="000C6F9D"/>
    <w:rsid w:val="000C7F55"/>
    <w:rsid w:val="000D0B20"/>
    <w:rsid w:val="000D0D00"/>
    <w:rsid w:val="000D0D07"/>
    <w:rsid w:val="000D162D"/>
    <w:rsid w:val="000D2F63"/>
    <w:rsid w:val="000D4797"/>
    <w:rsid w:val="000D4D63"/>
    <w:rsid w:val="000D51D9"/>
    <w:rsid w:val="000D57A7"/>
    <w:rsid w:val="000D5C17"/>
    <w:rsid w:val="000E0527"/>
    <w:rsid w:val="000E0669"/>
    <w:rsid w:val="000E071C"/>
    <w:rsid w:val="000E0EA8"/>
    <w:rsid w:val="000E18EA"/>
    <w:rsid w:val="000E1E92"/>
    <w:rsid w:val="000E20F9"/>
    <w:rsid w:val="000E22A6"/>
    <w:rsid w:val="000E23FF"/>
    <w:rsid w:val="000E371D"/>
    <w:rsid w:val="000E43AB"/>
    <w:rsid w:val="000E5324"/>
    <w:rsid w:val="000E535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09C0"/>
    <w:rsid w:val="0010105B"/>
    <w:rsid w:val="00101244"/>
    <w:rsid w:val="00101BCC"/>
    <w:rsid w:val="0010203E"/>
    <w:rsid w:val="00102BB7"/>
    <w:rsid w:val="00103174"/>
    <w:rsid w:val="001033D3"/>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BB7"/>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D88"/>
    <w:rsid w:val="0013192D"/>
    <w:rsid w:val="00131BF9"/>
    <w:rsid w:val="00131FE9"/>
    <w:rsid w:val="00132FD0"/>
    <w:rsid w:val="001330B8"/>
    <w:rsid w:val="001344C0"/>
    <w:rsid w:val="001346FA"/>
    <w:rsid w:val="00135169"/>
    <w:rsid w:val="00135218"/>
    <w:rsid w:val="00135235"/>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0ED"/>
    <w:rsid w:val="00153B76"/>
    <w:rsid w:val="00154220"/>
    <w:rsid w:val="001549FC"/>
    <w:rsid w:val="001551B5"/>
    <w:rsid w:val="00155647"/>
    <w:rsid w:val="00156DC4"/>
    <w:rsid w:val="00157A90"/>
    <w:rsid w:val="00157B7B"/>
    <w:rsid w:val="00157F10"/>
    <w:rsid w:val="00160461"/>
    <w:rsid w:val="00162135"/>
    <w:rsid w:val="001629FC"/>
    <w:rsid w:val="00162BD1"/>
    <w:rsid w:val="00163554"/>
    <w:rsid w:val="00163883"/>
    <w:rsid w:val="00163FBD"/>
    <w:rsid w:val="0016412E"/>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1FD"/>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A8C"/>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4DE"/>
    <w:rsid w:val="001A6ABE"/>
    <w:rsid w:val="001A73FD"/>
    <w:rsid w:val="001A771A"/>
    <w:rsid w:val="001B0578"/>
    <w:rsid w:val="001B0D97"/>
    <w:rsid w:val="001B14BE"/>
    <w:rsid w:val="001B18CB"/>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B6"/>
    <w:rsid w:val="001D6BC7"/>
    <w:rsid w:val="001D6D53"/>
    <w:rsid w:val="001D783F"/>
    <w:rsid w:val="001D79A1"/>
    <w:rsid w:val="001D7A02"/>
    <w:rsid w:val="001E018C"/>
    <w:rsid w:val="001E0427"/>
    <w:rsid w:val="001E0B68"/>
    <w:rsid w:val="001E217E"/>
    <w:rsid w:val="001E23E4"/>
    <w:rsid w:val="001E2AD7"/>
    <w:rsid w:val="001E3F06"/>
    <w:rsid w:val="001E58E2"/>
    <w:rsid w:val="001E5F35"/>
    <w:rsid w:val="001E7AED"/>
    <w:rsid w:val="001F0CCF"/>
    <w:rsid w:val="001F1BB4"/>
    <w:rsid w:val="001F2F31"/>
    <w:rsid w:val="001F36C3"/>
    <w:rsid w:val="001F3916"/>
    <w:rsid w:val="001F3C5B"/>
    <w:rsid w:val="001F4037"/>
    <w:rsid w:val="001F4676"/>
    <w:rsid w:val="001F54C5"/>
    <w:rsid w:val="001F5919"/>
    <w:rsid w:val="001F5B50"/>
    <w:rsid w:val="001F61DB"/>
    <w:rsid w:val="001F65EF"/>
    <w:rsid w:val="001F662C"/>
    <w:rsid w:val="001F7074"/>
    <w:rsid w:val="001F7A85"/>
    <w:rsid w:val="001F7CB7"/>
    <w:rsid w:val="00200490"/>
    <w:rsid w:val="002009A4"/>
    <w:rsid w:val="00201F3A"/>
    <w:rsid w:val="00202D71"/>
    <w:rsid w:val="0020327F"/>
    <w:rsid w:val="00203A34"/>
    <w:rsid w:val="00203F96"/>
    <w:rsid w:val="002041BF"/>
    <w:rsid w:val="00204831"/>
    <w:rsid w:val="00204E32"/>
    <w:rsid w:val="002050C4"/>
    <w:rsid w:val="0020640E"/>
    <w:rsid w:val="002069B2"/>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DB2"/>
    <w:rsid w:val="00220EAB"/>
    <w:rsid w:val="00221404"/>
    <w:rsid w:val="002221C0"/>
    <w:rsid w:val="002224DB"/>
    <w:rsid w:val="00223D6C"/>
    <w:rsid w:val="00223FCB"/>
    <w:rsid w:val="00224452"/>
    <w:rsid w:val="0022451F"/>
    <w:rsid w:val="002245DE"/>
    <w:rsid w:val="00224CC9"/>
    <w:rsid w:val="0022523C"/>
    <w:rsid w:val="002252C3"/>
    <w:rsid w:val="00225343"/>
    <w:rsid w:val="0022591B"/>
    <w:rsid w:val="00225C54"/>
    <w:rsid w:val="00225ED0"/>
    <w:rsid w:val="00226155"/>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C52"/>
    <w:rsid w:val="00245766"/>
    <w:rsid w:val="002458EB"/>
    <w:rsid w:val="002462D0"/>
    <w:rsid w:val="00246594"/>
    <w:rsid w:val="002468B7"/>
    <w:rsid w:val="0024729C"/>
    <w:rsid w:val="00247ACC"/>
    <w:rsid w:val="002502F9"/>
    <w:rsid w:val="00251316"/>
    <w:rsid w:val="00251615"/>
    <w:rsid w:val="002518B0"/>
    <w:rsid w:val="00251B4A"/>
    <w:rsid w:val="00251DE3"/>
    <w:rsid w:val="0025243C"/>
    <w:rsid w:val="0025289C"/>
    <w:rsid w:val="002536A0"/>
    <w:rsid w:val="0025555E"/>
    <w:rsid w:val="00255CBF"/>
    <w:rsid w:val="00255D36"/>
    <w:rsid w:val="00256FF5"/>
    <w:rsid w:val="00257543"/>
    <w:rsid w:val="002577E6"/>
    <w:rsid w:val="00260656"/>
    <w:rsid w:val="00260A05"/>
    <w:rsid w:val="00261782"/>
    <w:rsid w:val="002617E7"/>
    <w:rsid w:val="00261A3A"/>
    <w:rsid w:val="00262A43"/>
    <w:rsid w:val="00262A45"/>
    <w:rsid w:val="00263569"/>
    <w:rsid w:val="002637AE"/>
    <w:rsid w:val="00264189"/>
    <w:rsid w:val="00264228"/>
    <w:rsid w:val="00264334"/>
    <w:rsid w:val="0026473E"/>
    <w:rsid w:val="00265521"/>
    <w:rsid w:val="00265C81"/>
    <w:rsid w:val="00266214"/>
    <w:rsid w:val="00267A3C"/>
    <w:rsid w:val="00267C83"/>
    <w:rsid w:val="002712A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29E"/>
    <w:rsid w:val="002805F5"/>
    <w:rsid w:val="00280751"/>
    <w:rsid w:val="00280AAF"/>
    <w:rsid w:val="00280E8F"/>
    <w:rsid w:val="00281605"/>
    <w:rsid w:val="002819A4"/>
    <w:rsid w:val="00281C9B"/>
    <w:rsid w:val="002821B7"/>
    <w:rsid w:val="0028265E"/>
    <w:rsid w:val="0028280A"/>
    <w:rsid w:val="0028305E"/>
    <w:rsid w:val="0028360D"/>
    <w:rsid w:val="002838A1"/>
    <w:rsid w:val="00283A0A"/>
    <w:rsid w:val="0028409E"/>
    <w:rsid w:val="002841A6"/>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897"/>
    <w:rsid w:val="00295BE1"/>
    <w:rsid w:val="00295FCF"/>
    <w:rsid w:val="00296227"/>
    <w:rsid w:val="00296314"/>
    <w:rsid w:val="00296F44"/>
    <w:rsid w:val="0029777D"/>
    <w:rsid w:val="002A055E"/>
    <w:rsid w:val="002A0E99"/>
    <w:rsid w:val="002A1733"/>
    <w:rsid w:val="002A1D09"/>
    <w:rsid w:val="002A1D4E"/>
    <w:rsid w:val="002A1F3F"/>
    <w:rsid w:val="002A2107"/>
    <w:rsid w:val="002A2869"/>
    <w:rsid w:val="002A2B92"/>
    <w:rsid w:val="002A3257"/>
    <w:rsid w:val="002A37EE"/>
    <w:rsid w:val="002A3FC3"/>
    <w:rsid w:val="002A4063"/>
    <w:rsid w:val="002A4C62"/>
    <w:rsid w:val="002A4CC1"/>
    <w:rsid w:val="002A5F35"/>
    <w:rsid w:val="002A6158"/>
    <w:rsid w:val="002A6CFF"/>
    <w:rsid w:val="002A6FF8"/>
    <w:rsid w:val="002A7683"/>
    <w:rsid w:val="002B24D6"/>
    <w:rsid w:val="002B260C"/>
    <w:rsid w:val="002B2C00"/>
    <w:rsid w:val="002B3A7C"/>
    <w:rsid w:val="002B3B0D"/>
    <w:rsid w:val="002B3FE9"/>
    <w:rsid w:val="002B5A8F"/>
    <w:rsid w:val="002B6D00"/>
    <w:rsid w:val="002B6FA2"/>
    <w:rsid w:val="002B77BF"/>
    <w:rsid w:val="002C0976"/>
    <w:rsid w:val="002C1174"/>
    <w:rsid w:val="002C151A"/>
    <w:rsid w:val="002C27BB"/>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5DB3"/>
    <w:rsid w:val="002D6218"/>
    <w:rsid w:val="002D6B9B"/>
    <w:rsid w:val="002D6E41"/>
    <w:rsid w:val="002D7637"/>
    <w:rsid w:val="002D7BDE"/>
    <w:rsid w:val="002E0B37"/>
    <w:rsid w:val="002E0B70"/>
    <w:rsid w:val="002E0BEF"/>
    <w:rsid w:val="002E17F2"/>
    <w:rsid w:val="002E1D24"/>
    <w:rsid w:val="002E2A11"/>
    <w:rsid w:val="002E2B4D"/>
    <w:rsid w:val="002E368E"/>
    <w:rsid w:val="002E3791"/>
    <w:rsid w:val="002E4943"/>
    <w:rsid w:val="002E659A"/>
    <w:rsid w:val="002E689B"/>
    <w:rsid w:val="002E7003"/>
    <w:rsid w:val="002E7CAE"/>
    <w:rsid w:val="002E7F8F"/>
    <w:rsid w:val="002F07A4"/>
    <w:rsid w:val="002F2771"/>
    <w:rsid w:val="002F2F73"/>
    <w:rsid w:val="002F3375"/>
    <w:rsid w:val="002F37A9"/>
    <w:rsid w:val="002F4AE1"/>
    <w:rsid w:val="002F5609"/>
    <w:rsid w:val="002F585B"/>
    <w:rsid w:val="002F5AFC"/>
    <w:rsid w:val="002F6CB0"/>
    <w:rsid w:val="002F6CBA"/>
    <w:rsid w:val="002F6E9C"/>
    <w:rsid w:val="002F6EF2"/>
    <w:rsid w:val="002F771F"/>
    <w:rsid w:val="002F784D"/>
    <w:rsid w:val="003001B2"/>
    <w:rsid w:val="003003EF"/>
    <w:rsid w:val="003003F3"/>
    <w:rsid w:val="0030075F"/>
    <w:rsid w:val="00300A39"/>
    <w:rsid w:val="00300C34"/>
    <w:rsid w:val="003018E3"/>
    <w:rsid w:val="00301BDB"/>
    <w:rsid w:val="00301CE6"/>
    <w:rsid w:val="00302569"/>
    <w:rsid w:val="0030256B"/>
    <w:rsid w:val="00302D11"/>
    <w:rsid w:val="003038EC"/>
    <w:rsid w:val="00304F82"/>
    <w:rsid w:val="0030501F"/>
    <w:rsid w:val="00305444"/>
    <w:rsid w:val="00306DB3"/>
    <w:rsid w:val="0030704D"/>
    <w:rsid w:val="00307A45"/>
    <w:rsid w:val="00307BA1"/>
    <w:rsid w:val="00311702"/>
    <w:rsid w:val="00311E82"/>
    <w:rsid w:val="003124BA"/>
    <w:rsid w:val="00312C0A"/>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C76"/>
    <w:rsid w:val="00330D80"/>
    <w:rsid w:val="00331751"/>
    <w:rsid w:val="00331E4A"/>
    <w:rsid w:val="003329DD"/>
    <w:rsid w:val="003330BE"/>
    <w:rsid w:val="003334EA"/>
    <w:rsid w:val="0033352E"/>
    <w:rsid w:val="00333FD7"/>
    <w:rsid w:val="00334040"/>
    <w:rsid w:val="00334165"/>
    <w:rsid w:val="00334578"/>
    <w:rsid w:val="00334579"/>
    <w:rsid w:val="00334D0C"/>
    <w:rsid w:val="0033520D"/>
    <w:rsid w:val="00335445"/>
    <w:rsid w:val="00335858"/>
    <w:rsid w:val="00336A9C"/>
    <w:rsid w:val="00336BDA"/>
    <w:rsid w:val="00337135"/>
    <w:rsid w:val="00340CA8"/>
    <w:rsid w:val="0034106C"/>
    <w:rsid w:val="0034166C"/>
    <w:rsid w:val="003419A8"/>
    <w:rsid w:val="00342BD7"/>
    <w:rsid w:val="00343C63"/>
    <w:rsid w:val="0034447A"/>
    <w:rsid w:val="00346246"/>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67D8C"/>
    <w:rsid w:val="00370170"/>
    <w:rsid w:val="00370C16"/>
    <w:rsid w:val="00370E47"/>
    <w:rsid w:val="00371062"/>
    <w:rsid w:val="003715BA"/>
    <w:rsid w:val="00372AAF"/>
    <w:rsid w:val="00373969"/>
    <w:rsid w:val="00373B65"/>
    <w:rsid w:val="003742AC"/>
    <w:rsid w:val="003744CE"/>
    <w:rsid w:val="00374F8B"/>
    <w:rsid w:val="00375719"/>
    <w:rsid w:val="0037673C"/>
    <w:rsid w:val="003768AA"/>
    <w:rsid w:val="00376B0A"/>
    <w:rsid w:val="0037719F"/>
    <w:rsid w:val="00377239"/>
    <w:rsid w:val="00377CE1"/>
    <w:rsid w:val="00380D7D"/>
    <w:rsid w:val="0038102E"/>
    <w:rsid w:val="003821E2"/>
    <w:rsid w:val="00383467"/>
    <w:rsid w:val="00384177"/>
    <w:rsid w:val="00384284"/>
    <w:rsid w:val="00385770"/>
    <w:rsid w:val="00385932"/>
    <w:rsid w:val="003859C1"/>
    <w:rsid w:val="00385BF0"/>
    <w:rsid w:val="003861C1"/>
    <w:rsid w:val="00386578"/>
    <w:rsid w:val="00386747"/>
    <w:rsid w:val="003913DB"/>
    <w:rsid w:val="00391638"/>
    <w:rsid w:val="003918D0"/>
    <w:rsid w:val="003927B8"/>
    <w:rsid w:val="00392D52"/>
    <w:rsid w:val="00392D70"/>
    <w:rsid w:val="0039318A"/>
    <w:rsid w:val="00393702"/>
    <w:rsid w:val="003939FF"/>
    <w:rsid w:val="00393FE3"/>
    <w:rsid w:val="003946B1"/>
    <w:rsid w:val="00394D8D"/>
    <w:rsid w:val="0039520F"/>
    <w:rsid w:val="00395948"/>
    <w:rsid w:val="00395F42"/>
    <w:rsid w:val="003964F5"/>
    <w:rsid w:val="00396588"/>
    <w:rsid w:val="003967CC"/>
    <w:rsid w:val="00396C06"/>
    <w:rsid w:val="00397568"/>
    <w:rsid w:val="00397827"/>
    <w:rsid w:val="003978A8"/>
    <w:rsid w:val="00397935"/>
    <w:rsid w:val="003A0DAE"/>
    <w:rsid w:val="003A21A8"/>
    <w:rsid w:val="003A2207"/>
    <w:rsid w:val="003A2223"/>
    <w:rsid w:val="003A2A0F"/>
    <w:rsid w:val="003A2DD7"/>
    <w:rsid w:val="003A3994"/>
    <w:rsid w:val="003A45A1"/>
    <w:rsid w:val="003A4C90"/>
    <w:rsid w:val="003A4EBD"/>
    <w:rsid w:val="003A5124"/>
    <w:rsid w:val="003A5669"/>
    <w:rsid w:val="003A5A7B"/>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C8F"/>
    <w:rsid w:val="003B4971"/>
    <w:rsid w:val="003B4EB4"/>
    <w:rsid w:val="003B53CC"/>
    <w:rsid w:val="003B6560"/>
    <w:rsid w:val="003B6931"/>
    <w:rsid w:val="003B72C3"/>
    <w:rsid w:val="003B795B"/>
    <w:rsid w:val="003B7AC3"/>
    <w:rsid w:val="003B7FE5"/>
    <w:rsid w:val="003C0D50"/>
    <w:rsid w:val="003C11C8"/>
    <w:rsid w:val="003C12B9"/>
    <w:rsid w:val="003C22BF"/>
    <w:rsid w:val="003C2702"/>
    <w:rsid w:val="003C2907"/>
    <w:rsid w:val="003C3076"/>
    <w:rsid w:val="003C359F"/>
    <w:rsid w:val="003C4FFF"/>
    <w:rsid w:val="003C62E9"/>
    <w:rsid w:val="003C62ED"/>
    <w:rsid w:val="003C6C78"/>
    <w:rsid w:val="003C6D1B"/>
    <w:rsid w:val="003C6E0C"/>
    <w:rsid w:val="003C733E"/>
    <w:rsid w:val="003C7806"/>
    <w:rsid w:val="003D109F"/>
    <w:rsid w:val="003D2478"/>
    <w:rsid w:val="003D34BE"/>
    <w:rsid w:val="003D41C3"/>
    <w:rsid w:val="003D4835"/>
    <w:rsid w:val="003D5831"/>
    <w:rsid w:val="003D5B1F"/>
    <w:rsid w:val="003D6122"/>
    <w:rsid w:val="003D6509"/>
    <w:rsid w:val="003D6649"/>
    <w:rsid w:val="003D6DB5"/>
    <w:rsid w:val="003D7146"/>
    <w:rsid w:val="003D7999"/>
    <w:rsid w:val="003D7FB1"/>
    <w:rsid w:val="003E0686"/>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2B8"/>
    <w:rsid w:val="003F24A2"/>
    <w:rsid w:val="003F2525"/>
    <w:rsid w:val="003F25D5"/>
    <w:rsid w:val="003F2CD4"/>
    <w:rsid w:val="003F370E"/>
    <w:rsid w:val="003F4036"/>
    <w:rsid w:val="003F4A38"/>
    <w:rsid w:val="003F4A65"/>
    <w:rsid w:val="003F56D3"/>
    <w:rsid w:val="003F5B82"/>
    <w:rsid w:val="003F5CA0"/>
    <w:rsid w:val="003F5DCE"/>
    <w:rsid w:val="003F6392"/>
    <w:rsid w:val="003F665D"/>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17F"/>
    <w:rsid w:val="00411B1A"/>
    <w:rsid w:val="0041258E"/>
    <w:rsid w:val="0041263E"/>
    <w:rsid w:val="0041384A"/>
    <w:rsid w:val="00413AAC"/>
    <w:rsid w:val="00414AB1"/>
    <w:rsid w:val="00414C64"/>
    <w:rsid w:val="00415E8A"/>
    <w:rsid w:val="00416DDF"/>
    <w:rsid w:val="00416EC3"/>
    <w:rsid w:val="00420230"/>
    <w:rsid w:val="00420A99"/>
    <w:rsid w:val="00421105"/>
    <w:rsid w:val="00421616"/>
    <w:rsid w:val="0042167F"/>
    <w:rsid w:val="00421AEB"/>
    <w:rsid w:val="00421F66"/>
    <w:rsid w:val="00422D12"/>
    <w:rsid w:val="004234DB"/>
    <w:rsid w:val="004234E7"/>
    <w:rsid w:val="00423A90"/>
    <w:rsid w:val="004242F4"/>
    <w:rsid w:val="00424A05"/>
    <w:rsid w:val="00424B90"/>
    <w:rsid w:val="004251E3"/>
    <w:rsid w:val="00425A2C"/>
    <w:rsid w:val="00425A2E"/>
    <w:rsid w:val="00425B68"/>
    <w:rsid w:val="0042614B"/>
    <w:rsid w:val="00426910"/>
    <w:rsid w:val="00426A23"/>
    <w:rsid w:val="00426ADD"/>
    <w:rsid w:val="00427248"/>
    <w:rsid w:val="00427772"/>
    <w:rsid w:val="00427799"/>
    <w:rsid w:val="004319AA"/>
    <w:rsid w:val="00431A9F"/>
    <w:rsid w:val="004328D6"/>
    <w:rsid w:val="0043299F"/>
    <w:rsid w:val="00432F94"/>
    <w:rsid w:val="00433752"/>
    <w:rsid w:val="00433CB2"/>
    <w:rsid w:val="004345C8"/>
    <w:rsid w:val="0043473D"/>
    <w:rsid w:val="00434E58"/>
    <w:rsid w:val="00434ED0"/>
    <w:rsid w:val="00436096"/>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6C7E"/>
    <w:rsid w:val="0044705A"/>
    <w:rsid w:val="004475BC"/>
    <w:rsid w:val="004478CF"/>
    <w:rsid w:val="00447BC3"/>
    <w:rsid w:val="00447E84"/>
    <w:rsid w:val="00450214"/>
    <w:rsid w:val="00450677"/>
    <w:rsid w:val="00450E98"/>
    <w:rsid w:val="004517AA"/>
    <w:rsid w:val="00452CAC"/>
    <w:rsid w:val="0045334A"/>
    <w:rsid w:val="00453980"/>
    <w:rsid w:val="004545AE"/>
    <w:rsid w:val="004555E3"/>
    <w:rsid w:val="00455D0D"/>
    <w:rsid w:val="00455E5B"/>
    <w:rsid w:val="0045606C"/>
    <w:rsid w:val="0045630F"/>
    <w:rsid w:val="00456425"/>
    <w:rsid w:val="00456D12"/>
    <w:rsid w:val="00457565"/>
    <w:rsid w:val="00457B71"/>
    <w:rsid w:val="00460D15"/>
    <w:rsid w:val="004616E7"/>
    <w:rsid w:val="00461892"/>
    <w:rsid w:val="0046193E"/>
    <w:rsid w:val="00462C36"/>
    <w:rsid w:val="0046447D"/>
    <w:rsid w:val="0046493F"/>
    <w:rsid w:val="00466160"/>
    <w:rsid w:val="004661B2"/>
    <w:rsid w:val="004669E2"/>
    <w:rsid w:val="00466F5E"/>
    <w:rsid w:val="00466FFC"/>
    <w:rsid w:val="00470334"/>
    <w:rsid w:val="00470B4B"/>
    <w:rsid w:val="00470C2E"/>
    <w:rsid w:val="00470C31"/>
    <w:rsid w:val="0047156B"/>
    <w:rsid w:val="0047271B"/>
    <w:rsid w:val="00472CF7"/>
    <w:rsid w:val="00472FB6"/>
    <w:rsid w:val="004734D0"/>
    <w:rsid w:val="00473BE8"/>
    <w:rsid w:val="00473DCE"/>
    <w:rsid w:val="0047400F"/>
    <w:rsid w:val="004751F6"/>
    <w:rsid w:val="004754DA"/>
    <w:rsid w:val="0047556B"/>
    <w:rsid w:val="004759C4"/>
    <w:rsid w:val="00476675"/>
    <w:rsid w:val="00476AA1"/>
    <w:rsid w:val="00477493"/>
    <w:rsid w:val="00477768"/>
    <w:rsid w:val="004804AB"/>
    <w:rsid w:val="0048061C"/>
    <w:rsid w:val="004809E0"/>
    <w:rsid w:val="00480E5D"/>
    <w:rsid w:val="00480FD0"/>
    <w:rsid w:val="00481203"/>
    <w:rsid w:val="004815FD"/>
    <w:rsid w:val="00481705"/>
    <w:rsid w:val="00481DE7"/>
    <w:rsid w:val="00481FB4"/>
    <w:rsid w:val="0048266F"/>
    <w:rsid w:val="00482695"/>
    <w:rsid w:val="0048363F"/>
    <w:rsid w:val="00483EFF"/>
    <w:rsid w:val="004842C3"/>
    <w:rsid w:val="00484787"/>
    <w:rsid w:val="0048579F"/>
    <w:rsid w:val="00485B50"/>
    <w:rsid w:val="00485C9E"/>
    <w:rsid w:val="0048634B"/>
    <w:rsid w:val="00486739"/>
    <w:rsid w:val="00487362"/>
    <w:rsid w:val="00490025"/>
    <w:rsid w:val="00490B24"/>
    <w:rsid w:val="00490C6F"/>
    <w:rsid w:val="00491816"/>
    <w:rsid w:val="00491B36"/>
    <w:rsid w:val="00492BC5"/>
    <w:rsid w:val="00492E72"/>
    <w:rsid w:val="00493240"/>
    <w:rsid w:val="00493849"/>
    <w:rsid w:val="00495043"/>
    <w:rsid w:val="004959AB"/>
    <w:rsid w:val="0049642C"/>
    <w:rsid w:val="00496498"/>
    <w:rsid w:val="004964F1"/>
    <w:rsid w:val="00496E03"/>
    <w:rsid w:val="00496FBF"/>
    <w:rsid w:val="0049704C"/>
    <w:rsid w:val="00497314"/>
    <w:rsid w:val="004974EB"/>
    <w:rsid w:val="0049794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666A"/>
    <w:rsid w:val="004A7D0F"/>
    <w:rsid w:val="004B0802"/>
    <w:rsid w:val="004B0840"/>
    <w:rsid w:val="004B0924"/>
    <w:rsid w:val="004B098F"/>
    <w:rsid w:val="004B09DB"/>
    <w:rsid w:val="004B0BE0"/>
    <w:rsid w:val="004B1049"/>
    <w:rsid w:val="004B1CFE"/>
    <w:rsid w:val="004B1DB8"/>
    <w:rsid w:val="004B237B"/>
    <w:rsid w:val="004B2F6C"/>
    <w:rsid w:val="004B4459"/>
    <w:rsid w:val="004B44CE"/>
    <w:rsid w:val="004B4593"/>
    <w:rsid w:val="004B74E1"/>
    <w:rsid w:val="004B7C0C"/>
    <w:rsid w:val="004C0C9D"/>
    <w:rsid w:val="004C1260"/>
    <w:rsid w:val="004C1E01"/>
    <w:rsid w:val="004C23B1"/>
    <w:rsid w:val="004C23BA"/>
    <w:rsid w:val="004C26CC"/>
    <w:rsid w:val="004C2B95"/>
    <w:rsid w:val="004C3216"/>
    <w:rsid w:val="004C3898"/>
    <w:rsid w:val="004C3B35"/>
    <w:rsid w:val="004C3C55"/>
    <w:rsid w:val="004C4662"/>
    <w:rsid w:val="004C5EE9"/>
    <w:rsid w:val="004C5EF7"/>
    <w:rsid w:val="004C65A7"/>
    <w:rsid w:val="004C6A7A"/>
    <w:rsid w:val="004C6D2F"/>
    <w:rsid w:val="004C6D4F"/>
    <w:rsid w:val="004C6ED8"/>
    <w:rsid w:val="004C72BF"/>
    <w:rsid w:val="004C77F7"/>
    <w:rsid w:val="004D06BB"/>
    <w:rsid w:val="004D1F91"/>
    <w:rsid w:val="004D2254"/>
    <w:rsid w:val="004D22B0"/>
    <w:rsid w:val="004D36B1"/>
    <w:rsid w:val="004D3C15"/>
    <w:rsid w:val="004D51B8"/>
    <w:rsid w:val="004D594B"/>
    <w:rsid w:val="004D6C54"/>
    <w:rsid w:val="004D6E88"/>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D4"/>
    <w:rsid w:val="004E37A5"/>
    <w:rsid w:val="004E3BAF"/>
    <w:rsid w:val="004E45AE"/>
    <w:rsid w:val="004E462E"/>
    <w:rsid w:val="004E53C7"/>
    <w:rsid w:val="004E5520"/>
    <w:rsid w:val="004E56DC"/>
    <w:rsid w:val="004E5F91"/>
    <w:rsid w:val="004E6C03"/>
    <w:rsid w:val="004E76F4"/>
    <w:rsid w:val="004E7873"/>
    <w:rsid w:val="004E7EB2"/>
    <w:rsid w:val="004F0445"/>
    <w:rsid w:val="004F0B6C"/>
    <w:rsid w:val="004F19EB"/>
    <w:rsid w:val="004F2078"/>
    <w:rsid w:val="004F27D0"/>
    <w:rsid w:val="004F30B7"/>
    <w:rsid w:val="004F4B76"/>
    <w:rsid w:val="004F4DA3"/>
    <w:rsid w:val="004F5141"/>
    <w:rsid w:val="004F53E9"/>
    <w:rsid w:val="004F631B"/>
    <w:rsid w:val="004F6322"/>
    <w:rsid w:val="004F659D"/>
    <w:rsid w:val="004F66A7"/>
    <w:rsid w:val="004F735E"/>
    <w:rsid w:val="004F7CE3"/>
    <w:rsid w:val="00500B52"/>
    <w:rsid w:val="005011FB"/>
    <w:rsid w:val="0050268E"/>
    <w:rsid w:val="0050318E"/>
    <w:rsid w:val="00503BDB"/>
    <w:rsid w:val="00504512"/>
    <w:rsid w:val="00504D78"/>
    <w:rsid w:val="00506557"/>
    <w:rsid w:val="0050677A"/>
    <w:rsid w:val="00506849"/>
    <w:rsid w:val="005069EA"/>
    <w:rsid w:val="00506D5C"/>
    <w:rsid w:val="00507194"/>
    <w:rsid w:val="005104E2"/>
    <w:rsid w:val="005108D8"/>
    <w:rsid w:val="00511392"/>
    <w:rsid w:val="005116F9"/>
    <w:rsid w:val="00511B0B"/>
    <w:rsid w:val="00512181"/>
    <w:rsid w:val="0051249C"/>
    <w:rsid w:val="00512811"/>
    <w:rsid w:val="00514531"/>
    <w:rsid w:val="005146A4"/>
    <w:rsid w:val="00515288"/>
    <w:rsid w:val="005153A7"/>
    <w:rsid w:val="00517FD4"/>
    <w:rsid w:val="005219CF"/>
    <w:rsid w:val="00522170"/>
    <w:rsid w:val="00522857"/>
    <w:rsid w:val="0052299B"/>
    <w:rsid w:val="005234AA"/>
    <w:rsid w:val="005251B0"/>
    <w:rsid w:val="00525A40"/>
    <w:rsid w:val="005266DD"/>
    <w:rsid w:val="00527D68"/>
    <w:rsid w:val="00530333"/>
    <w:rsid w:val="00530B2B"/>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18D"/>
    <w:rsid w:val="0054206F"/>
    <w:rsid w:val="00542D12"/>
    <w:rsid w:val="00543B3A"/>
    <w:rsid w:val="00543E1E"/>
    <w:rsid w:val="00544AC8"/>
    <w:rsid w:val="00545011"/>
    <w:rsid w:val="00546239"/>
    <w:rsid w:val="0054634A"/>
    <w:rsid w:val="005464F6"/>
    <w:rsid w:val="005465A6"/>
    <w:rsid w:val="00546970"/>
    <w:rsid w:val="00546D33"/>
    <w:rsid w:val="00546F3E"/>
    <w:rsid w:val="00547601"/>
    <w:rsid w:val="00547FF5"/>
    <w:rsid w:val="00551810"/>
    <w:rsid w:val="00554164"/>
    <w:rsid w:val="0055446D"/>
    <w:rsid w:val="00554D8B"/>
    <w:rsid w:val="00554E19"/>
    <w:rsid w:val="00555048"/>
    <w:rsid w:val="0055688F"/>
    <w:rsid w:val="005574AF"/>
    <w:rsid w:val="005577C0"/>
    <w:rsid w:val="00560817"/>
    <w:rsid w:val="00560A72"/>
    <w:rsid w:val="00560C31"/>
    <w:rsid w:val="0056121F"/>
    <w:rsid w:val="00561880"/>
    <w:rsid w:val="00563ABE"/>
    <w:rsid w:val="00563BB8"/>
    <w:rsid w:val="00563D67"/>
    <w:rsid w:val="00564FBF"/>
    <w:rsid w:val="00565665"/>
    <w:rsid w:val="00565DED"/>
    <w:rsid w:val="00566557"/>
    <w:rsid w:val="005666FA"/>
    <w:rsid w:val="00566857"/>
    <w:rsid w:val="00566EC0"/>
    <w:rsid w:val="0056778C"/>
    <w:rsid w:val="005704BB"/>
    <w:rsid w:val="00570632"/>
    <w:rsid w:val="00570D73"/>
    <w:rsid w:val="00571554"/>
    <w:rsid w:val="005716E3"/>
    <w:rsid w:val="00571A96"/>
    <w:rsid w:val="00571BE1"/>
    <w:rsid w:val="00571D3C"/>
    <w:rsid w:val="00572505"/>
    <w:rsid w:val="005728CE"/>
    <w:rsid w:val="00572A03"/>
    <w:rsid w:val="00573180"/>
    <w:rsid w:val="005735CE"/>
    <w:rsid w:val="005743DE"/>
    <w:rsid w:val="00574855"/>
    <w:rsid w:val="005752DA"/>
    <w:rsid w:val="005764C7"/>
    <w:rsid w:val="00576734"/>
    <w:rsid w:val="00576784"/>
    <w:rsid w:val="0057762F"/>
    <w:rsid w:val="0058172D"/>
    <w:rsid w:val="005817C9"/>
    <w:rsid w:val="00581BE3"/>
    <w:rsid w:val="00582561"/>
    <w:rsid w:val="00582809"/>
    <w:rsid w:val="00583F8C"/>
    <w:rsid w:val="00585C6A"/>
    <w:rsid w:val="00586023"/>
    <w:rsid w:val="0058635D"/>
    <w:rsid w:val="0058638E"/>
    <w:rsid w:val="00586451"/>
    <w:rsid w:val="0058798C"/>
    <w:rsid w:val="005900FA"/>
    <w:rsid w:val="00590A17"/>
    <w:rsid w:val="00590F22"/>
    <w:rsid w:val="00590FB2"/>
    <w:rsid w:val="0059237B"/>
    <w:rsid w:val="00592B09"/>
    <w:rsid w:val="00593521"/>
    <w:rsid w:val="005935A4"/>
    <w:rsid w:val="00593AE2"/>
    <w:rsid w:val="005948C2"/>
    <w:rsid w:val="0059519A"/>
    <w:rsid w:val="0059588C"/>
    <w:rsid w:val="00595D45"/>
    <w:rsid w:val="00595D84"/>
    <w:rsid w:val="00595DCA"/>
    <w:rsid w:val="00595F77"/>
    <w:rsid w:val="00596121"/>
    <w:rsid w:val="00596E6C"/>
    <w:rsid w:val="0059779B"/>
    <w:rsid w:val="00597B77"/>
    <w:rsid w:val="005A04F4"/>
    <w:rsid w:val="005A0771"/>
    <w:rsid w:val="005A08A7"/>
    <w:rsid w:val="005A0942"/>
    <w:rsid w:val="005A0DAA"/>
    <w:rsid w:val="005A10ED"/>
    <w:rsid w:val="005A1AB5"/>
    <w:rsid w:val="005A1BCB"/>
    <w:rsid w:val="005A209A"/>
    <w:rsid w:val="005A3FD4"/>
    <w:rsid w:val="005A47CD"/>
    <w:rsid w:val="005A4A47"/>
    <w:rsid w:val="005A5838"/>
    <w:rsid w:val="005A5FCE"/>
    <w:rsid w:val="005A6049"/>
    <w:rsid w:val="005A6075"/>
    <w:rsid w:val="005A662D"/>
    <w:rsid w:val="005A6991"/>
    <w:rsid w:val="005A752F"/>
    <w:rsid w:val="005B0105"/>
    <w:rsid w:val="005B0595"/>
    <w:rsid w:val="005B0BA9"/>
    <w:rsid w:val="005B0E9B"/>
    <w:rsid w:val="005B0EED"/>
    <w:rsid w:val="005B114B"/>
    <w:rsid w:val="005B35BD"/>
    <w:rsid w:val="005B35D7"/>
    <w:rsid w:val="005B392A"/>
    <w:rsid w:val="005B3AA3"/>
    <w:rsid w:val="005B3B9F"/>
    <w:rsid w:val="005B3BA9"/>
    <w:rsid w:val="005B4C4E"/>
    <w:rsid w:val="005B4F4D"/>
    <w:rsid w:val="005B5493"/>
    <w:rsid w:val="005B5511"/>
    <w:rsid w:val="005B576D"/>
    <w:rsid w:val="005B5EAF"/>
    <w:rsid w:val="005B673A"/>
    <w:rsid w:val="005B6972"/>
    <w:rsid w:val="005B6D71"/>
    <w:rsid w:val="005B6F83"/>
    <w:rsid w:val="005B7183"/>
    <w:rsid w:val="005C0030"/>
    <w:rsid w:val="005C071C"/>
    <w:rsid w:val="005C2555"/>
    <w:rsid w:val="005C2834"/>
    <w:rsid w:val="005C37F3"/>
    <w:rsid w:val="005C42CB"/>
    <w:rsid w:val="005C433B"/>
    <w:rsid w:val="005C61AC"/>
    <w:rsid w:val="005C65B6"/>
    <w:rsid w:val="005C6E03"/>
    <w:rsid w:val="005C72DF"/>
    <w:rsid w:val="005C74FB"/>
    <w:rsid w:val="005C76FB"/>
    <w:rsid w:val="005C7D19"/>
    <w:rsid w:val="005D030D"/>
    <w:rsid w:val="005D1602"/>
    <w:rsid w:val="005D18EA"/>
    <w:rsid w:val="005D28DF"/>
    <w:rsid w:val="005D2D53"/>
    <w:rsid w:val="005D32AE"/>
    <w:rsid w:val="005D4AB0"/>
    <w:rsid w:val="005D53C3"/>
    <w:rsid w:val="005D623C"/>
    <w:rsid w:val="005D69BE"/>
    <w:rsid w:val="005D7271"/>
    <w:rsid w:val="005D78E6"/>
    <w:rsid w:val="005D7A1B"/>
    <w:rsid w:val="005D7B61"/>
    <w:rsid w:val="005D7C82"/>
    <w:rsid w:val="005D7ED3"/>
    <w:rsid w:val="005E0C50"/>
    <w:rsid w:val="005E0C55"/>
    <w:rsid w:val="005E18FE"/>
    <w:rsid w:val="005E2090"/>
    <w:rsid w:val="005E2DCB"/>
    <w:rsid w:val="005E33DA"/>
    <w:rsid w:val="005E385F"/>
    <w:rsid w:val="005E3F6A"/>
    <w:rsid w:val="005E4663"/>
    <w:rsid w:val="005E4FCF"/>
    <w:rsid w:val="005E53B7"/>
    <w:rsid w:val="005E5895"/>
    <w:rsid w:val="005E5B81"/>
    <w:rsid w:val="005E5C0C"/>
    <w:rsid w:val="005E6492"/>
    <w:rsid w:val="005E712C"/>
    <w:rsid w:val="005F2A0D"/>
    <w:rsid w:val="005F2CB1"/>
    <w:rsid w:val="005F2D31"/>
    <w:rsid w:val="005F3E78"/>
    <w:rsid w:val="005F40F1"/>
    <w:rsid w:val="005F4108"/>
    <w:rsid w:val="005F589E"/>
    <w:rsid w:val="005F5C6B"/>
    <w:rsid w:val="005F5F41"/>
    <w:rsid w:val="005F618C"/>
    <w:rsid w:val="005F68AB"/>
    <w:rsid w:val="005F70BD"/>
    <w:rsid w:val="005F783A"/>
    <w:rsid w:val="005F7F27"/>
    <w:rsid w:val="0060057D"/>
    <w:rsid w:val="0060064D"/>
    <w:rsid w:val="00601F2D"/>
    <w:rsid w:val="0060251F"/>
    <w:rsid w:val="0060283C"/>
    <w:rsid w:val="00602EF6"/>
    <w:rsid w:val="00603A84"/>
    <w:rsid w:val="00604F14"/>
    <w:rsid w:val="00605289"/>
    <w:rsid w:val="00605346"/>
    <w:rsid w:val="006059C5"/>
    <w:rsid w:val="00606ECD"/>
    <w:rsid w:val="006074C1"/>
    <w:rsid w:val="0060764F"/>
    <w:rsid w:val="00610652"/>
    <w:rsid w:val="00610E1F"/>
    <w:rsid w:val="006110CB"/>
    <w:rsid w:val="00611209"/>
    <w:rsid w:val="00611A82"/>
    <w:rsid w:val="00611AB9"/>
    <w:rsid w:val="00611F82"/>
    <w:rsid w:val="00611F8C"/>
    <w:rsid w:val="00611FDB"/>
    <w:rsid w:val="00613257"/>
    <w:rsid w:val="00614994"/>
    <w:rsid w:val="006151D2"/>
    <w:rsid w:val="00615318"/>
    <w:rsid w:val="00616D03"/>
    <w:rsid w:val="00617C98"/>
    <w:rsid w:val="00620B97"/>
    <w:rsid w:val="00621662"/>
    <w:rsid w:val="00621751"/>
    <w:rsid w:val="00621F3E"/>
    <w:rsid w:val="0062281D"/>
    <w:rsid w:val="00623058"/>
    <w:rsid w:val="006232E1"/>
    <w:rsid w:val="006234A6"/>
    <w:rsid w:val="006240E7"/>
    <w:rsid w:val="006252E1"/>
    <w:rsid w:val="006254B7"/>
    <w:rsid w:val="00625F6B"/>
    <w:rsid w:val="00626130"/>
    <w:rsid w:val="006261B8"/>
    <w:rsid w:val="00626579"/>
    <w:rsid w:val="00626732"/>
    <w:rsid w:val="006274A6"/>
    <w:rsid w:val="0062798D"/>
    <w:rsid w:val="00627DB8"/>
    <w:rsid w:val="00630001"/>
    <w:rsid w:val="006311B3"/>
    <w:rsid w:val="00631957"/>
    <w:rsid w:val="00631AA5"/>
    <w:rsid w:val="00632043"/>
    <w:rsid w:val="0063284C"/>
    <w:rsid w:val="00632BD0"/>
    <w:rsid w:val="00633697"/>
    <w:rsid w:val="00634BF5"/>
    <w:rsid w:val="00634EEA"/>
    <w:rsid w:val="006360E9"/>
    <w:rsid w:val="006362D2"/>
    <w:rsid w:val="00636398"/>
    <w:rsid w:val="0063672F"/>
    <w:rsid w:val="006367D3"/>
    <w:rsid w:val="006368D3"/>
    <w:rsid w:val="006369E9"/>
    <w:rsid w:val="00637755"/>
    <w:rsid w:val="006377EC"/>
    <w:rsid w:val="00640A65"/>
    <w:rsid w:val="00640D99"/>
    <w:rsid w:val="00640E32"/>
    <w:rsid w:val="00640F0A"/>
    <w:rsid w:val="0064151F"/>
    <w:rsid w:val="00641533"/>
    <w:rsid w:val="006415B3"/>
    <w:rsid w:val="00641A63"/>
    <w:rsid w:val="0064208D"/>
    <w:rsid w:val="00642735"/>
    <w:rsid w:val="006427F0"/>
    <w:rsid w:val="0064333C"/>
    <w:rsid w:val="00643475"/>
    <w:rsid w:val="0064380E"/>
    <w:rsid w:val="0064396A"/>
    <w:rsid w:val="006439CE"/>
    <w:rsid w:val="00643AD5"/>
    <w:rsid w:val="00643CC6"/>
    <w:rsid w:val="00644123"/>
    <w:rsid w:val="00644AD3"/>
    <w:rsid w:val="00645482"/>
    <w:rsid w:val="00645C2B"/>
    <w:rsid w:val="00645D49"/>
    <w:rsid w:val="0064624E"/>
    <w:rsid w:val="00646703"/>
    <w:rsid w:val="00646CF5"/>
    <w:rsid w:val="00646E7E"/>
    <w:rsid w:val="00647435"/>
    <w:rsid w:val="00650AB9"/>
    <w:rsid w:val="00650EA2"/>
    <w:rsid w:val="0065127D"/>
    <w:rsid w:val="00652089"/>
    <w:rsid w:val="00652807"/>
    <w:rsid w:val="00652CED"/>
    <w:rsid w:val="00653266"/>
    <w:rsid w:val="006533E6"/>
    <w:rsid w:val="0065388B"/>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0E0C"/>
    <w:rsid w:val="006613A6"/>
    <w:rsid w:val="006628F2"/>
    <w:rsid w:val="00662919"/>
    <w:rsid w:val="006634B9"/>
    <w:rsid w:val="006634E6"/>
    <w:rsid w:val="006635AD"/>
    <w:rsid w:val="0066393C"/>
    <w:rsid w:val="006639FE"/>
    <w:rsid w:val="00663AEB"/>
    <w:rsid w:val="006643AB"/>
    <w:rsid w:val="00664E1D"/>
    <w:rsid w:val="006655EE"/>
    <w:rsid w:val="00667912"/>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3FAE"/>
    <w:rsid w:val="00694727"/>
    <w:rsid w:val="00694785"/>
    <w:rsid w:val="006958EB"/>
    <w:rsid w:val="0069594C"/>
    <w:rsid w:val="00695A30"/>
    <w:rsid w:val="00695C71"/>
    <w:rsid w:val="00695FC2"/>
    <w:rsid w:val="006962FB"/>
    <w:rsid w:val="00696949"/>
    <w:rsid w:val="00697052"/>
    <w:rsid w:val="00697530"/>
    <w:rsid w:val="00697F2A"/>
    <w:rsid w:val="006A06B2"/>
    <w:rsid w:val="006A0E56"/>
    <w:rsid w:val="006A0ECE"/>
    <w:rsid w:val="006A2087"/>
    <w:rsid w:val="006A325E"/>
    <w:rsid w:val="006A46FB"/>
    <w:rsid w:val="006A52D5"/>
    <w:rsid w:val="006A586C"/>
    <w:rsid w:val="006A5E28"/>
    <w:rsid w:val="006A613C"/>
    <w:rsid w:val="006A6555"/>
    <w:rsid w:val="006A697B"/>
    <w:rsid w:val="006A7126"/>
    <w:rsid w:val="006A78F3"/>
    <w:rsid w:val="006A7AFF"/>
    <w:rsid w:val="006B040B"/>
    <w:rsid w:val="006B077A"/>
    <w:rsid w:val="006B0EC6"/>
    <w:rsid w:val="006B1816"/>
    <w:rsid w:val="006B2099"/>
    <w:rsid w:val="006B2283"/>
    <w:rsid w:val="006B2A51"/>
    <w:rsid w:val="006B2EEB"/>
    <w:rsid w:val="006B37D0"/>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60B"/>
    <w:rsid w:val="006D4C5B"/>
    <w:rsid w:val="006D5CE4"/>
    <w:rsid w:val="006D5FB2"/>
    <w:rsid w:val="006D6046"/>
    <w:rsid w:val="006D6645"/>
    <w:rsid w:val="006D6A02"/>
    <w:rsid w:val="006D6F08"/>
    <w:rsid w:val="006D74BE"/>
    <w:rsid w:val="006D79AB"/>
    <w:rsid w:val="006D7DA7"/>
    <w:rsid w:val="006E0100"/>
    <w:rsid w:val="006E062C"/>
    <w:rsid w:val="006E1B2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647"/>
    <w:rsid w:val="00704736"/>
    <w:rsid w:val="00704EDB"/>
    <w:rsid w:val="00705046"/>
    <w:rsid w:val="00705BC2"/>
    <w:rsid w:val="00705F8A"/>
    <w:rsid w:val="00705FC6"/>
    <w:rsid w:val="00706101"/>
    <w:rsid w:val="0070666D"/>
    <w:rsid w:val="00706B8A"/>
    <w:rsid w:val="00706DF5"/>
    <w:rsid w:val="00706FAA"/>
    <w:rsid w:val="0070766F"/>
    <w:rsid w:val="00707ADF"/>
    <w:rsid w:val="00707D61"/>
    <w:rsid w:val="007118CA"/>
    <w:rsid w:val="00711D31"/>
    <w:rsid w:val="00712287"/>
    <w:rsid w:val="007123D0"/>
    <w:rsid w:val="00712772"/>
    <w:rsid w:val="00712F1B"/>
    <w:rsid w:val="00713CF5"/>
    <w:rsid w:val="00714750"/>
    <w:rsid w:val="007148D3"/>
    <w:rsid w:val="0071551B"/>
    <w:rsid w:val="00715638"/>
    <w:rsid w:val="00715A32"/>
    <w:rsid w:val="00715B9A"/>
    <w:rsid w:val="0071600C"/>
    <w:rsid w:val="007161DA"/>
    <w:rsid w:val="007163B5"/>
    <w:rsid w:val="00717413"/>
    <w:rsid w:val="0071768B"/>
    <w:rsid w:val="00720CB6"/>
    <w:rsid w:val="00721317"/>
    <w:rsid w:val="00721E95"/>
    <w:rsid w:val="00723001"/>
    <w:rsid w:val="007245A0"/>
    <w:rsid w:val="00724649"/>
    <w:rsid w:val="00724AE1"/>
    <w:rsid w:val="00725161"/>
    <w:rsid w:val="00725290"/>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3D8"/>
    <w:rsid w:val="0074063A"/>
    <w:rsid w:val="00740E58"/>
    <w:rsid w:val="00741368"/>
    <w:rsid w:val="00741C51"/>
    <w:rsid w:val="007427AE"/>
    <w:rsid w:val="007445A0"/>
    <w:rsid w:val="007451E7"/>
    <w:rsid w:val="0074524B"/>
    <w:rsid w:val="00746608"/>
    <w:rsid w:val="00746CE2"/>
    <w:rsid w:val="00746EAC"/>
    <w:rsid w:val="007471D5"/>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83"/>
    <w:rsid w:val="007619D7"/>
    <w:rsid w:val="007623FB"/>
    <w:rsid w:val="00762F1E"/>
    <w:rsid w:val="00763B30"/>
    <w:rsid w:val="007645B5"/>
    <w:rsid w:val="00764724"/>
    <w:rsid w:val="007650F1"/>
    <w:rsid w:val="00765281"/>
    <w:rsid w:val="007654BA"/>
    <w:rsid w:val="00766BAD"/>
    <w:rsid w:val="00767E2E"/>
    <w:rsid w:val="00770099"/>
    <w:rsid w:val="00770226"/>
    <w:rsid w:val="007712DE"/>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372"/>
    <w:rsid w:val="00777572"/>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3FE"/>
    <w:rsid w:val="00787850"/>
    <w:rsid w:val="00791275"/>
    <w:rsid w:val="007916BA"/>
    <w:rsid w:val="00791A2B"/>
    <w:rsid w:val="007925EA"/>
    <w:rsid w:val="00792975"/>
    <w:rsid w:val="007929C8"/>
    <w:rsid w:val="00793339"/>
    <w:rsid w:val="00793CD8"/>
    <w:rsid w:val="00794596"/>
    <w:rsid w:val="00794C40"/>
    <w:rsid w:val="00795C92"/>
    <w:rsid w:val="00797AFF"/>
    <w:rsid w:val="00797D03"/>
    <w:rsid w:val="007A0313"/>
    <w:rsid w:val="007A0434"/>
    <w:rsid w:val="007A0566"/>
    <w:rsid w:val="007A0E6E"/>
    <w:rsid w:val="007A1CB3"/>
    <w:rsid w:val="007A23F2"/>
    <w:rsid w:val="007A2553"/>
    <w:rsid w:val="007A27AD"/>
    <w:rsid w:val="007A306F"/>
    <w:rsid w:val="007A43A6"/>
    <w:rsid w:val="007A58A6"/>
    <w:rsid w:val="007A5EED"/>
    <w:rsid w:val="007A61D2"/>
    <w:rsid w:val="007A625B"/>
    <w:rsid w:val="007A6261"/>
    <w:rsid w:val="007A6495"/>
    <w:rsid w:val="007A6F2F"/>
    <w:rsid w:val="007A7053"/>
    <w:rsid w:val="007A7D7B"/>
    <w:rsid w:val="007B29DB"/>
    <w:rsid w:val="007B3D2D"/>
    <w:rsid w:val="007B437F"/>
    <w:rsid w:val="007B485F"/>
    <w:rsid w:val="007B4F67"/>
    <w:rsid w:val="007B50AE"/>
    <w:rsid w:val="007B51DF"/>
    <w:rsid w:val="007B5C47"/>
    <w:rsid w:val="007B6ABB"/>
    <w:rsid w:val="007B6B74"/>
    <w:rsid w:val="007B75D5"/>
    <w:rsid w:val="007B7875"/>
    <w:rsid w:val="007C0476"/>
    <w:rsid w:val="007C05DD"/>
    <w:rsid w:val="007C0646"/>
    <w:rsid w:val="007C1388"/>
    <w:rsid w:val="007C13CB"/>
    <w:rsid w:val="007C19C1"/>
    <w:rsid w:val="007C22DA"/>
    <w:rsid w:val="007C28B9"/>
    <w:rsid w:val="007C2B96"/>
    <w:rsid w:val="007C2E46"/>
    <w:rsid w:val="007C3D18"/>
    <w:rsid w:val="007C459E"/>
    <w:rsid w:val="007C4B39"/>
    <w:rsid w:val="007C606B"/>
    <w:rsid w:val="007C60BF"/>
    <w:rsid w:val="007C61AB"/>
    <w:rsid w:val="007C6A07"/>
    <w:rsid w:val="007C6FB6"/>
    <w:rsid w:val="007C75A1"/>
    <w:rsid w:val="007C77A5"/>
    <w:rsid w:val="007D0217"/>
    <w:rsid w:val="007D04E5"/>
    <w:rsid w:val="007D08CC"/>
    <w:rsid w:val="007D1E22"/>
    <w:rsid w:val="007D261C"/>
    <w:rsid w:val="007D28AC"/>
    <w:rsid w:val="007D5247"/>
    <w:rsid w:val="007D5809"/>
    <w:rsid w:val="007D5901"/>
    <w:rsid w:val="007D5E88"/>
    <w:rsid w:val="007D6354"/>
    <w:rsid w:val="007D65F7"/>
    <w:rsid w:val="007D6C7C"/>
    <w:rsid w:val="007D7526"/>
    <w:rsid w:val="007E252D"/>
    <w:rsid w:val="007E2FA0"/>
    <w:rsid w:val="007E3E5D"/>
    <w:rsid w:val="007E3EF5"/>
    <w:rsid w:val="007E4610"/>
    <w:rsid w:val="007E4715"/>
    <w:rsid w:val="007E4D98"/>
    <w:rsid w:val="007E4E18"/>
    <w:rsid w:val="007E500D"/>
    <w:rsid w:val="007E505B"/>
    <w:rsid w:val="007E533C"/>
    <w:rsid w:val="007E53BD"/>
    <w:rsid w:val="007E5AC5"/>
    <w:rsid w:val="007E5DFF"/>
    <w:rsid w:val="007E7091"/>
    <w:rsid w:val="007E7475"/>
    <w:rsid w:val="007F12B6"/>
    <w:rsid w:val="007F1726"/>
    <w:rsid w:val="007F1FEA"/>
    <w:rsid w:val="007F2363"/>
    <w:rsid w:val="007F38BB"/>
    <w:rsid w:val="007F3F4A"/>
    <w:rsid w:val="007F4904"/>
    <w:rsid w:val="007F5988"/>
    <w:rsid w:val="007F7F41"/>
    <w:rsid w:val="0080009E"/>
    <w:rsid w:val="0080079E"/>
    <w:rsid w:val="008008A2"/>
    <w:rsid w:val="00800A4C"/>
    <w:rsid w:val="00800D1A"/>
    <w:rsid w:val="008012D1"/>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7196"/>
    <w:rsid w:val="0081757C"/>
    <w:rsid w:val="00820715"/>
    <w:rsid w:val="00820D92"/>
    <w:rsid w:val="008213E6"/>
    <w:rsid w:val="008216C3"/>
    <w:rsid w:val="00821960"/>
    <w:rsid w:val="00821C42"/>
    <w:rsid w:val="008235DB"/>
    <w:rsid w:val="008240DA"/>
    <w:rsid w:val="0082461E"/>
    <w:rsid w:val="00824AB4"/>
    <w:rsid w:val="00825C42"/>
    <w:rsid w:val="00825D25"/>
    <w:rsid w:val="00825D9F"/>
    <w:rsid w:val="00825EEF"/>
    <w:rsid w:val="00825F51"/>
    <w:rsid w:val="00826A7E"/>
    <w:rsid w:val="00826FF8"/>
    <w:rsid w:val="00827CAB"/>
    <w:rsid w:val="00827D6F"/>
    <w:rsid w:val="00830677"/>
    <w:rsid w:val="00830E87"/>
    <w:rsid w:val="0083207E"/>
    <w:rsid w:val="008326C1"/>
    <w:rsid w:val="008328DA"/>
    <w:rsid w:val="0083378C"/>
    <w:rsid w:val="0083391C"/>
    <w:rsid w:val="00834027"/>
    <w:rsid w:val="00834C82"/>
    <w:rsid w:val="0083565C"/>
    <w:rsid w:val="00835837"/>
    <w:rsid w:val="00835B5B"/>
    <w:rsid w:val="008376AC"/>
    <w:rsid w:val="0083778B"/>
    <w:rsid w:val="00840F75"/>
    <w:rsid w:val="00841446"/>
    <w:rsid w:val="008427B2"/>
    <w:rsid w:val="00842A83"/>
    <w:rsid w:val="00842B22"/>
    <w:rsid w:val="00843FEE"/>
    <w:rsid w:val="008443C2"/>
    <w:rsid w:val="00844446"/>
    <w:rsid w:val="008444E8"/>
    <w:rsid w:val="008444E9"/>
    <w:rsid w:val="0084493A"/>
    <w:rsid w:val="00844E80"/>
    <w:rsid w:val="00845BAF"/>
    <w:rsid w:val="00845BE3"/>
    <w:rsid w:val="00845E1A"/>
    <w:rsid w:val="0084655B"/>
    <w:rsid w:val="00846CB9"/>
    <w:rsid w:val="00846DF4"/>
    <w:rsid w:val="00846FE7"/>
    <w:rsid w:val="0084761A"/>
    <w:rsid w:val="00847D83"/>
    <w:rsid w:val="008500C9"/>
    <w:rsid w:val="00850546"/>
    <w:rsid w:val="00851238"/>
    <w:rsid w:val="00851C3F"/>
    <w:rsid w:val="008529CC"/>
    <w:rsid w:val="008538DB"/>
    <w:rsid w:val="008544A0"/>
    <w:rsid w:val="00854DF6"/>
    <w:rsid w:val="0085639A"/>
    <w:rsid w:val="00856476"/>
    <w:rsid w:val="0085648F"/>
    <w:rsid w:val="008568F5"/>
    <w:rsid w:val="00856911"/>
    <w:rsid w:val="008569B3"/>
    <w:rsid w:val="00857C50"/>
    <w:rsid w:val="008601DF"/>
    <w:rsid w:val="0086099B"/>
    <w:rsid w:val="0086143D"/>
    <w:rsid w:val="00861B66"/>
    <w:rsid w:val="0086242F"/>
    <w:rsid w:val="00862B9A"/>
    <w:rsid w:val="00863537"/>
    <w:rsid w:val="00863914"/>
    <w:rsid w:val="00863C5D"/>
    <w:rsid w:val="00863D38"/>
    <w:rsid w:val="00864176"/>
    <w:rsid w:val="0086425C"/>
    <w:rsid w:val="00864588"/>
    <w:rsid w:val="00864DC3"/>
    <w:rsid w:val="00865F3B"/>
    <w:rsid w:val="0086607D"/>
    <w:rsid w:val="00866337"/>
    <w:rsid w:val="008669E1"/>
    <w:rsid w:val="00866E1D"/>
    <w:rsid w:val="008677FD"/>
    <w:rsid w:val="00867981"/>
    <w:rsid w:val="00867B26"/>
    <w:rsid w:val="0087055F"/>
    <w:rsid w:val="008705D4"/>
    <w:rsid w:val="008706D4"/>
    <w:rsid w:val="00870F8A"/>
    <w:rsid w:val="008719A4"/>
    <w:rsid w:val="00871D23"/>
    <w:rsid w:val="00871D26"/>
    <w:rsid w:val="00871D40"/>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CF"/>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CFF"/>
    <w:rsid w:val="0089347C"/>
    <w:rsid w:val="008947E4"/>
    <w:rsid w:val="00894A88"/>
    <w:rsid w:val="00895310"/>
    <w:rsid w:val="00895386"/>
    <w:rsid w:val="00895848"/>
    <w:rsid w:val="00896985"/>
    <w:rsid w:val="0089757A"/>
    <w:rsid w:val="008A0210"/>
    <w:rsid w:val="008A08E0"/>
    <w:rsid w:val="008A0B24"/>
    <w:rsid w:val="008A0B9C"/>
    <w:rsid w:val="008A1182"/>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636D"/>
    <w:rsid w:val="008C6AE8"/>
    <w:rsid w:val="008C7573"/>
    <w:rsid w:val="008C7D4E"/>
    <w:rsid w:val="008C7F2C"/>
    <w:rsid w:val="008C7F46"/>
    <w:rsid w:val="008D114A"/>
    <w:rsid w:val="008D13F8"/>
    <w:rsid w:val="008D1742"/>
    <w:rsid w:val="008D19AA"/>
    <w:rsid w:val="008D1FC0"/>
    <w:rsid w:val="008D20A6"/>
    <w:rsid w:val="008D224C"/>
    <w:rsid w:val="008D2A49"/>
    <w:rsid w:val="008D2E1D"/>
    <w:rsid w:val="008D2EBF"/>
    <w:rsid w:val="008D3299"/>
    <w:rsid w:val="008D34F1"/>
    <w:rsid w:val="008D39D8"/>
    <w:rsid w:val="008D4FAD"/>
    <w:rsid w:val="008D509F"/>
    <w:rsid w:val="008D517C"/>
    <w:rsid w:val="008D680E"/>
    <w:rsid w:val="008D6D1A"/>
    <w:rsid w:val="008E0158"/>
    <w:rsid w:val="008E07F9"/>
    <w:rsid w:val="008E0927"/>
    <w:rsid w:val="008E0DC8"/>
    <w:rsid w:val="008E0E1F"/>
    <w:rsid w:val="008E10C0"/>
    <w:rsid w:val="008E1909"/>
    <w:rsid w:val="008E2A65"/>
    <w:rsid w:val="008E30B6"/>
    <w:rsid w:val="008E33E0"/>
    <w:rsid w:val="008E3C1B"/>
    <w:rsid w:val="008E3E1F"/>
    <w:rsid w:val="008E436E"/>
    <w:rsid w:val="008E4E41"/>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0ED"/>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DCA"/>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D45"/>
    <w:rsid w:val="00916079"/>
    <w:rsid w:val="009164BD"/>
    <w:rsid w:val="009167B2"/>
    <w:rsid w:val="0091691E"/>
    <w:rsid w:val="00916D2B"/>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6FA"/>
    <w:rsid w:val="00925878"/>
    <w:rsid w:val="00925CBD"/>
    <w:rsid w:val="00925D48"/>
    <w:rsid w:val="00927AAE"/>
    <w:rsid w:val="00931BD9"/>
    <w:rsid w:val="00932130"/>
    <w:rsid w:val="00932952"/>
    <w:rsid w:val="00933367"/>
    <w:rsid w:val="009337BE"/>
    <w:rsid w:val="00933E80"/>
    <w:rsid w:val="00934396"/>
    <w:rsid w:val="009349BB"/>
    <w:rsid w:val="00935A7F"/>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1EE"/>
    <w:rsid w:val="00946815"/>
    <w:rsid w:val="00946945"/>
    <w:rsid w:val="00947713"/>
    <w:rsid w:val="0094782B"/>
    <w:rsid w:val="00947CC8"/>
    <w:rsid w:val="00947D62"/>
    <w:rsid w:val="0095092C"/>
    <w:rsid w:val="0095094E"/>
    <w:rsid w:val="00950DE7"/>
    <w:rsid w:val="00951A64"/>
    <w:rsid w:val="00951FE9"/>
    <w:rsid w:val="0095278F"/>
    <w:rsid w:val="00953098"/>
    <w:rsid w:val="00953637"/>
    <w:rsid w:val="00953920"/>
    <w:rsid w:val="00953D47"/>
    <w:rsid w:val="00954090"/>
    <w:rsid w:val="009541BE"/>
    <w:rsid w:val="0095461F"/>
    <w:rsid w:val="00954663"/>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7DC"/>
    <w:rsid w:val="0096584A"/>
    <w:rsid w:val="00965A4F"/>
    <w:rsid w:val="00965BD7"/>
    <w:rsid w:val="009668BB"/>
    <w:rsid w:val="00967013"/>
    <w:rsid w:val="0096766E"/>
    <w:rsid w:val="009713D9"/>
    <w:rsid w:val="00971837"/>
    <w:rsid w:val="0097188B"/>
    <w:rsid w:val="00971A83"/>
    <w:rsid w:val="00971CA8"/>
    <w:rsid w:val="00971F08"/>
    <w:rsid w:val="00972109"/>
    <w:rsid w:val="009727F4"/>
    <w:rsid w:val="00972E1B"/>
    <w:rsid w:val="00973037"/>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7ED"/>
    <w:rsid w:val="00986635"/>
    <w:rsid w:val="009866A1"/>
    <w:rsid w:val="009870B6"/>
    <w:rsid w:val="00987F9C"/>
    <w:rsid w:val="009900E5"/>
    <w:rsid w:val="00990194"/>
    <w:rsid w:val="00990630"/>
    <w:rsid w:val="0099093F"/>
    <w:rsid w:val="00990B5A"/>
    <w:rsid w:val="00991761"/>
    <w:rsid w:val="0099235B"/>
    <w:rsid w:val="00992694"/>
    <w:rsid w:val="00992C14"/>
    <w:rsid w:val="00992CDF"/>
    <w:rsid w:val="00993321"/>
    <w:rsid w:val="00993D8D"/>
    <w:rsid w:val="00994309"/>
    <w:rsid w:val="00994B02"/>
    <w:rsid w:val="00994DCA"/>
    <w:rsid w:val="009955D8"/>
    <w:rsid w:val="00995692"/>
    <w:rsid w:val="00995B06"/>
    <w:rsid w:val="00995DF8"/>
    <w:rsid w:val="0099603E"/>
    <w:rsid w:val="009965BD"/>
    <w:rsid w:val="00996BDC"/>
    <w:rsid w:val="009970DD"/>
    <w:rsid w:val="009A005D"/>
    <w:rsid w:val="009A082C"/>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2B93"/>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B7FBB"/>
    <w:rsid w:val="009C0587"/>
    <w:rsid w:val="009C0D90"/>
    <w:rsid w:val="009C273D"/>
    <w:rsid w:val="009C2DAB"/>
    <w:rsid w:val="009C30B2"/>
    <w:rsid w:val="009C403E"/>
    <w:rsid w:val="009C4923"/>
    <w:rsid w:val="009C5410"/>
    <w:rsid w:val="009C5948"/>
    <w:rsid w:val="009C5A31"/>
    <w:rsid w:val="009C62EF"/>
    <w:rsid w:val="009C63EE"/>
    <w:rsid w:val="009C6698"/>
    <w:rsid w:val="009C742A"/>
    <w:rsid w:val="009C78AC"/>
    <w:rsid w:val="009D111B"/>
    <w:rsid w:val="009D1829"/>
    <w:rsid w:val="009D2044"/>
    <w:rsid w:val="009D274D"/>
    <w:rsid w:val="009D2ACB"/>
    <w:rsid w:val="009D34E4"/>
    <w:rsid w:val="009D378A"/>
    <w:rsid w:val="009D492B"/>
    <w:rsid w:val="009D4D49"/>
    <w:rsid w:val="009D4F5A"/>
    <w:rsid w:val="009D4FF0"/>
    <w:rsid w:val="009D5262"/>
    <w:rsid w:val="009D5BB6"/>
    <w:rsid w:val="009D62ED"/>
    <w:rsid w:val="009D67C7"/>
    <w:rsid w:val="009D703C"/>
    <w:rsid w:val="009D718F"/>
    <w:rsid w:val="009D73A9"/>
    <w:rsid w:val="009D7788"/>
    <w:rsid w:val="009D7E42"/>
    <w:rsid w:val="009E0213"/>
    <w:rsid w:val="009E068F"/>
    <w:rsid w:val="009E07DE"/>
    <w:rsid w:val="009E0BE1"/>
    <w:rsid w:val="009E2026"/>
    <w:rsid w:val="009E23F6"/>
    <w:rsid w:val="009E35DB"/>
    <w:rsid w:val="009E3889"/>
    <w:rsid w:val="009E4004"/>
    <w:rsid w:val="009E47A3"/>
    <w:rsid w:val="009E49C2"/>
    <w:rsid w:val="009E50EB"/>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E64"/>
    <w:rsid w:val="00A021CA"/>
    <w:rsid w:val="00A0265A"/>
    <w:rsid w:val="00A02D6D"/>
    <w:rsid w:val="00A04232"/>
    <w:rsid w:val="00A04367"/>
    <w:rsid w:val="00A047D2"/>
    <w:rsid w:val="00A048A8"/>
    <w:rsid w:val="00A04968"/>
    <w:rsid w:val="00A04DCB"/>
    <w:rsid w:val="00A05B47"/>
    <w:rsid w:val="00A06DB0"/>
    <w:rsid w:val="00A07046"/>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8"/>
    <w:rsid w:val="00A229BF"/>
    <w:rsid w:val="00A22EE1"/>
    <w:rsid w:val="00A2351A"/>
    <w:rsid w:val="00A23DFC"/>
    <w:rsid w:val="00A23F25"/>
    <w:rsid w:val="00A24349"/>
    <w:rsid w:val="00A24EAC"/>
    <w:rsid w:val="00A253A7"/>
    <w:rsid w:val="00A25729"/>
    <w:rsid w:val="00A264A9"/>
    <w:rsid w:val="00A2663B"/>
    <w:rsid w:val="00A26849"/>
    <w:rsid w:val="00A269B0"/>
    <w:rsid w:val="00A27785"/>
    <w:rsid w:val="00A30187"/>
    <w:rsid w:val="00A30C0E"/>
    <w:rsid w:val="00A319C8"/>
    <w:rsid w:val="00A32DD9"/>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627"/>
    <w:rsid w:val="00A526CC"/>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14C"/>
    <w:rsid w:val="00A647D1"/>
    <w:rsid w:val="00A64DD4"/>
    <w:rsid w:val="00A65943"/>
    <w:rsid w:val="00A65DE3"/>
    <w:rsid w:val="00A660AC"/>
    <w:rsid w:val="00A66720"/>
    <w:rsid w:val="00A670EF"/>
    <w:rsid w:val="00A67D49"/>
    <w:rsid w:val="00A67E6C"/>
    <w:rsid w:val="00A7164F"/>
    <w:rsid w:val="00A71B99"/>
    <w:rsid w:val="00A71DDF"/>
    <w:rsid w:val="00A71E0A"/>
    <w:rsid w:val="00A722DD"/>
    <w:rsid w:val="00A7246D"/>
    <w:rsid w:val="00A72E81"/>
    <w:rsid w:val="00A73989"/>
    <w:rsid w:val="00A739D0"/>
    <w:rsid w:val="00A73D7E"/>
    <w:rsid w:val="00A746CE"/>
    <w:rsid w:val="00A74F7D"/>
    <w:rsid w:val="00A754EE"/>
    <w:rsid w:val="00A761D4"/>
    <w:rsid w:val="00A773F0"/>
    <w:rsid w:val="00A776B4"/>
    <w:rsid w:val="00A77EC4"/>
    <w:rsid w:val="00A80062"/>
    <w:rsid w:val="00A80633"/>
    <w:rsid w:val="00A81391"/>
    <w:rsid w:val="00A82F76"/>
    <w:rsid w:val="00A83B47"/>
    <w:rsid w:val="00A8445F"/>
    <w:rsid w:val="00A852ED"/>
    <w:rsid w:val="00A8531C"/>
    <w:rsid w:val="00A85A38"/>
    <w:rsid w:val="00A85D63"/>
    <w:rsid w:val="00A86A25"/>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0E6B"/>
    <w:rsid w:val="00AA0FCB"/>
    <w:rsid w:val="00AA1D8A"/>
    <w:rsid w:val="00AA1ED6"/>
    <w:rsid w:val="00AA23DA"/>
    <w:rsid w:val="00AA2D9C"/>
    <w:rsid w:val="00AA3748"/>
    <w:rsid w:val="00AA3A71"/>
    <w:rsid w:val="00AA446F"/>
    <w:rsid w:val="00AA51D6"/>
    <w:rsid w:val="00AA5D17"/>
    <w:rsid w:val="00AA76CD"/>
    <w:rsid w:val="00AB0338"/>
    <w:rsid w:val="00AB04D2"/>
    <w:rsid w:val="00AB0BC8"/>
    <w:rsid w:val="00AB11CA"/>
    <w:rsid w:val="00AB1387"/>
    <w:rsid w:val="00AB14D9"/>
    <w:rsid w:val="00AB19C7"/>
    <w:rsid w:val="00AB1B76"/>
    <w:rsid w:val="00AB1C41"/>
    <w:rsid w:val="00AB297D"/>
    <w:rsid w:val="00AB3B29"/>
    <w:rsid w:val="00AB4AB8"/>
    <w:rsid w:val="00AB4BAA"/>
    <w:rsid w:val="00AB5469"/>
    <w:rsid w:val="00AB655E"/>
    <w:rsid w:val="00AB693B"/>
    <w:rsid w:val="00AB6EAE"/>
    <w:rsid w:val="00AB7DA2"/>
    <w:rsid w:val="00AC007F"/>
    <w:rsid w:val="00AC158C"/>
    <w:rsid w:val="00AC1AB7"/>
    <w:rsid w:val="00AC1D55"/>
    <w:rsid w:val="00AC28C6"/>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D86"/>
    <w:rsid w:val="00AD5F33"/>
    <w:rsid w:val="00AD6059"/>
    <w:rsid w:val="00AD748F"/>
    <w:rsid w:val="00AD7ABF"/>
    <w:rsid w:val="00AD7D2A"/>
    <w:rsid w:val="00AD7F4A"/>
    <w:rsid w:val="00AE0416"/>
    <w:rsid w:val="00AE0481"/>
    <w:rsid w:val="00AE0A60"/>
    <w:rsid w:val="00AE0D38"/>
    <w:rsid w:val="00AE150B"/>
    <w:rsid w:val="00AE1722"/>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59B"/>
    <w:rsid w:val="00B006FE"/>
    <w:rsid w:val="00B007CB"/>
    <w:rsid w:val="00B0093C"/>
    <w:rsid w:val="00B00A65"/>
    <w:rsid w:val="00B02AA9"/>
    <w:rsid w:val="00B02B5F"/>
    <w:rsid w:val="00B02D93"/>
    <w:rsid w:val="00B02FA3"/>
    <w:rsid w:val="00B03281"/>
    <w:rsid w:val="00B05084"/>
    <w:rsid w:val="00B10EEB"/>
    <w:rsid w:val="00B11379"/>
    <w:rsid w:val="00B1177A"/>
    <w:rsid w:val="00B11D83"/>
    <w:rsid w:val="00B12447"/>
    <w:rsid w:val="00B132FF"/>
    <w:rsid w:val="00B143FA"/>
    <w:rsid w:val="00B1466E"/>
    <w:rsid w:val="00B146E4"/>
    <w:rsid w:val="00B15781"/>
    <w:rsid w:val="00B157F9"/>
    <w:rsid w:val="00B159ED"/>
    <w:rsid w:val="00B168FB"/>
    <w:rsid w:val="00B169C0"/>
    <w:rsid w:val="00B17703"/>
    <w:rsid w:val="00B17846"/>
    <w:rsid w:val="00B17D61"/>
    <w:rsid w:val="00B200EB"/>
    <w:rsid w:val="00B20256"/>
    <w:rsid w:val="00B206FF"/>
    <w:rsid w:val="00B20D09"/>
    <w:rsid w:val="00B20DD9"/>
    <w:rsid w:val="00B21D5E"/>
    <w:rsid w:val="00B223A0"/>
    <w:rsid w:val="00B22634"/>
    <w:rsid w:val="00B23139"/>
    <w:rsid w:val="00B231A3"/>
    <w:rsid w:val="00B23755"/>
    <w:rsid w:val="00B23D38"/>
    <w:rsid w:val="00B2409E"/>
    <w:rsid w:val="00B24598"/>
    <w:rsid w:val="00B24D34"/>
    <w:rsid w:val="00B25A7A"/>
    <w:rsid w:val="00B25C41"/>
    <w:rsid w:val="00B263DB"/>
    <w:rsid w:val="00B26C1E"/>
    <w:rsid w:val="00B2763F"/>
    <w:rsid w:val="00B27AAC"/>
    <w:rsid w:val="00B27EF6"/>
    <w:rsid w:val="00B30016"/>
    <w:rsid w:val="00B30309"/>
    <w:rsid w:val="00B30462"/>
    <w:rsid w:val="00B30887"/>
    <w:rsid w:val="00B30929"/>
    <w:rsid w:val="00B30D68"/>
    <w:rsid w:val="00B318DF"/>
    <w:rsid w:val="00B31A5E"/>
    <w:rsid w:val="00B32210"/>
    <w:rsid w:val="00B3262E"/>
    <w:rsid w:val="00B32BC1"/>
    <w:rsid w:val="00B337BC"/>
    <w:rsid w:val="00B34A46"/>
    <w:rsid w:val="00B350CA"/>
    <w:rsid w:val="00B35997"/>
    <w:rsid w:val="00B36B52"/>
    <w:rsid w:val="00B36F25"/>
    <w:rsid w:val="00B36F3A"/>
    <w:rsid w:val="00B372AA"/>
    <w:rsid w:val="00B40445"/>
    <w:rsid w:val="00B41888"/>
    <w:rsid w:val="00B44A42"/>
    <w:rsid w:val="00B44B37"/>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033"/>
    <w:rsid w:val="00B66456"/>
    <w:rsid w:val="00B664C7"/>
    <w:rsid w:val="00B66F4E"/>
    <w:rsid w:val="00B67B8D"/>
    <w:rsid w:val="00B7019D"/>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6BA"/>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676"/>
    <w:rsid w:val="00B94CF9"/>
    <w:rsid w:val="00B95811"/>
    <w:rsid w:val="00B95D91"/>
    <w:rsid w:val="00B95DF2"/>
    <w:rsid w:val="00B97BB4"/>
    <w:rsid w:val="00B97C21"/>
    <w:rsid w:val="00B97D91"/>
    <w:rsid w:val="00B97EC2"/>
    <w:rsid w:val="00BA08A3"/>
    <w:rsid w:val="00BA1885"/>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321"/>
    <w:rsid w:val="00BC0979"/>
    <w:rsid w:val="00BC0BC7"/>
    <w:rsid w:val="00BC0CE6"/>
    <w:rsid w:val="00BC0F31"/>
    <w:rsid w:val="00BC0FC0"/>
    <w:rsid w:val="00BC0FDC"/>
    <w:rsid w:val="00BC1353"/>
    <w:rsid w:val="00BC186F"/>
    <w:rsid w:val="00BC1A21"/>
    <w:rsid w:val="00BC3650"/>
    <w:rsid w:val="00BC4D2E"/>
    <w:rsid w:val="00BC4E54"/>
    <w:rsid w:val="00BC74D1"/>
    <w:rsid w:val="00BD0073"/>
    <w:rsid w:val="00BD0B7F"/>
    <w:rsid w:val="00BD3E38"/>
    <w:rsid w:val="00BD48AC"/>
    <w:rsid w:val="00BD4AE4"/>
    <w:rsid w:val="00BD55BA"/>
    <w:rsid w:val="00BD5762"/>
    <w:rsid w:val="00BD5F1A"/>
    <w:rsid w:val="00BD7DE3"/>
    <w:rsid w:val="00BE079A"/>
    <w:rsid w:val="00BE1234"/>
    <w:rsid w:val="00BE1583"/>
    <w:rsid w:val="00BE1B0C"/>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4772"/>
    <w:rsid w:val="00BF512B"/>
    <w:rsid w:val="00BF51F4"/>
    <w:rsid w:val="00BF6454"/>
    <w:rsid w:val="00BF6871"/>
    <w:rsid w:val="00BF6EEA"/>
    <w:rsid w:val="00BF74C7"/>
    <w:rsid w:val="00C00CCF"/>
    <w:rsid w:val="00C014D9"/>
    <w:rsid w:val="00C015F1"/>
    <w:rsid w:val="00C01F33"/>
    <w:rsid w:val="00C0209C"/>
    <w:rsid w:val="00C02309"/>
    <w:rsid w:val="00C02CC6"/>
    <w:rsid w:val="00C0342D"/>
    <w:rsid w:val="00C035C2"/>
    <w:rsid w:val="00C040F7"/>
    <w:rsid w:val="00C044AB"/>
    <w:rsid w:val="00C04653"/>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3E9"/>
    <w:rsid w:val="00C16757"/>
    <w:rsid w:val="00C17316"/>
    <w:rsid w:val="00C179F1"/>
    <w:rsid w:val="00C21D6F"/>
    <w:rsid w:val="00C226CD"/>
    <w:rsid w:val="00C23B03"/>
    <w:rsid w:val="00C23EAD"/>
    <w:rsid w:val="00C24AA4"/>
    <w:rsid w:val="00C24D21"/>
    <w:rsid w:val="00C26007"/>
    <w:rsid w:val="00C279B5"/>
    <w:rsid w:val="00C27C45"/>
    <w:rsid w:val="00C3085F"/>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48D"/>
    <w:rsid w:val="00C45739"/>
    <w:rsid w:val="00C45F08"/>
    <w:rsid w:val="00C46B7B"/>
    <w:rsid w:val="00C500B5"/>
    <w:rsid w:val="00C5010D"/>
    <w:rsid w:val="00C5097D"/>
    <w:rsid w:val="00C5269D"/>
    <w:rsid w:val="00C52B72"/>
    <w:rsid w:val="00C537C2"/>
    <w:rsid w:val="00C53AD2"/>
    <w:rsid w:val="00C53FA7"/>
    <w:rsid w:val="00C544C6"/>
    <w:rsid w:val="00C54835"/>
    <w:rsid w:val="00C54995"/>
    <w:rsid w:val="00C54D41"/>
    <w:rsid w:val="00C55464"/>
    <w:rsid w:val="00C55D80"/>
    <w:rsid w:val="00C55E1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781"/>
    <w:rsid w:val="00C65EBC"/>
    <w:rsid w:val="00C65F0C"/>
    <w:rsid w:val="00C66472"/>
    <w:rsid w:val="00C668F7"/>
    <w:rsid w:val="00C6692D"/>
    <w:rsid w:val="00C671CA"/>
    <w:rsid w:val="00C67D98"/>
    <w:rsid w:val="00C70697"/>
    <w:rsid w:val="00C70D2F"/>
    <w:rsid w:val="00C728F3"/>
    <w:rsid w:val="00C72EF4"/>
    <w:rsid w:val="00C7412A"/>
    <w:rsid w:val="00C754E8"/>
    <w:rsid w:val="00C755E3"/>
    <w:rsid w:val="00C75D2F"/>
    <w:rsid w:val="00C76D90"/>
    <w:rsid w:val="00C76E3C"/>
    <w:rsid w:val="00C77624"/>
    <w:rsid w:val="00C8085D"/>
    <w:rsid w:val="00C81568"/>
    <w:rsid w:val="00C816BA"/>
    <w:rsid w:val="00C82387"/>
    <w:rsid w:val="00C82773"/>
    <w:rsid w:val="00C828FC"/>
    <w:rsid w:val="00C82DFE"/>
    <w:rsid w:val="00C830E3"/>
    <w:rsid w:val="00C83E4A"/>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87F"/>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035"/>
    <w:rsid w:val="00CB37DE"/>
    <w:rsid w:val="00CB4899"/>
    <w:rsid w:val="00CB4D5A"/>
    <w:rsid w:val="00CB568F"/>
    <w:rsid w:val="00CB6855"/>
    <w:rsid w:val="00CB6997"/>
    <w:rsid w:val="00CB79B1"/>
    <w:rsid w:val="00CC040E"/>
    <w:rsid w:val="00CC05E6"/>
    <w:rsid w:val="00CC111F"/>
    <w:rsid w:val="00CC1E1C"/>
    <w:rsid w:val="00CC234B"/>
    <w:rsid w:val="00CC3806"/>
    <w:rsid w:val="00CC3D62"/>
    <w:rsid w:val="00CC3E12"/>
    <w:rsid w:val="00CC3EA0"/>
    <w:rsid w:val="00CC469C"/>
    <w:rsid w:val="00CC4E43"/>
    <w:rsid w:val="00CC51F4"/>
    <w:rsid w:val="00CC5C3E"/>
    <w:rsid w:val="00CC5D4D"/>
    <w:rsid w:val="00CC66FA"/>
    <w:rsid w:val="00CC67A1"/>
    <w:rsid w:val="00CC71A0"/>
    <w:rsid w:val="00CC7B45"/>
    <w:rsid w:val="00CD0B1E"/>
    <w:rsid w:val="00CD0EBC"/>
    <w:rsid w:val="00CD1188"/>
    <w:rsid w:val="00CD2ED1"/>
    <w:rsid w:val="00CD337B"/>
    <w:rsid w:val="00CD4CD9"/>
    <w:rsid w:val="00CD5AAB"/>
    <w:rsid w:val="00CD6398"/>
    <w:rsid w:val="00CD63B2"/>
    <w:rsid w:val="00CD652C"/>
    <w:rsid w:val="00CD6B8F"/>
    <w:rsid w:val="00CD6CA5"/>
    <w:rsid w:val="00CD6FCC"/>
    <w:rsid w:val="00CD7B72"/>
    <w:rsid w:val="00CE0744"/>
    <w:rsid w:val="00CE0F52"/>
    <w:rsid w:val="00CE1237"/>
    <w:rsid w:val="00CE16EA"/>
    <w:rsid w:val="00CE1A49"/>
    <w:rsid w:val="00CE1BD9"/>
    <w:rsid w:val="00CE277C"/>
    <w:rsid w:val="00CE292F"/>
    <w:rsid w:val="00CE2C47"/>
    <w:rsid w:val="00CE3B49"/>
    <w:rsid w:val="00CE4A12"/>
    <w:rsid w:val="00CE4B16"/>
    <w:rsid w:val="00CE59DC"/>
    <w:rsid w:val="00CE5B18"/>
    <w:rsid w:val="00CE5EBF"/>
    <w:rsid w:val="00CE7561"/>
    <w:rsid w:val="00CE75E3"/>
    <w:rsid w:val="00CF00EB"/>
    <w:rsid w:val="00CF0605"/>
    <w:rsid w:val="00CF07BD"/>
    <w:rsid w:val="00CF0924"/>
    <w:rsid w:val="00CF0C35"/>
    <w:rsid w:val="00CF11F6"/>
    <w:rsid w:val="00CF1354"/>
    <w:rsid w:val="00CF3750"/>
    <w:rsid w:val="00CF3B1F"/>
    <w:rsid w:val="00CF3BF6"/>
    <w:rsid w:val="00CF3C36"/>
    <w:rsid w:val="00CF5117"/>
    <w:rsid w:val="00CF57A9"/>
    <w:rsid w:val="00CF60C3"/>
    <w:rsid w:val="00CF625B"/>
    <w:rsid w:val="00CF6712"/>
    <w:rsid w:val="00CF687E"/>
    <w:rsid w:val="00CF68FA"/>
    <w:rsid w:val="00CF743E"/>
    <w:rsid w:val="00CF7632"/>
    <w:rsid w:val="00D018A7"/>
    <w:rsid w:val="00D01A7D"/>
    <w:rsid w:val="00D01D27"/>
    <w:rsid w:val="00D02803"/>
    <w:rsid w:val="00D0349B"/>
    <w:rsid w:val="00D04EAA"/>
    <w:rsid w:val="00D05A48"/>
    <w:rsid w:val="00D0634C"/>
    <w:rsid w:val="00D06D04"/>
    <w:rsid w:val="00D07123"/>
    <w:rsid w:val="00D07567"/>
    <w:rsid w:val="00D07C8C"/>
    <w:rsid w:val="00D10249"/>
    <w:rsid w:val="00D10659"/>
    <w:rsid w:val="00D115C3"/>
    <w:rsid w:val="00D11897"/>
    <w:rsid w:val="00D120C4"/>
    <w:rsid w:val="00D121BA"/>
    <w:rsid w:val="00D1269E"/>
    <w:rsid w:val="00D1276E"/>
    <w:rsid w:val="00D1277B"/>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0CFE"/>
    <w:rsid w:val="00D20F07"/>
    <w:rsid w:val="00D212E2"/>
    <w:rsid w:val="00D21443"/>
    <w:rsid w:val="00D235FD"/>
    <w:rsid w:val="00D239A7"/>
    <w:rsid w:val="00D23F47"/>
    <w:rsid w:val="00D248DC"/>
    <w:rsid w:val="00D24B5D"/>
    <w:rsid w:val="00D24D34"/>
    <w:rsid w:val="00D25297"/>
    <w:rsid w:val="00D25F93"/>
    <w:rsid w:val="00D26C60"/>
    <w:rsid w:val="00D26F4D"/>
    <w:rsid w:val="00D2726E"/>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102"/>
    <w:rsid w:val="00D40629"/>
    <w:rsid w:val="00D40B33"/>
    <w:rsid w:val="00D4102D"/>
    <w:rsid w:val="00D41726"/>
    <w:rsid w:val="00D417B1"/>
    <w:rsid w:val="00D41A3F"/>
    <w:rsid w:val="00D42335"/>
    <w:rsid w:val="00D4318F"/>
    <w:rsid w:val="00D4329B"/>
    <w:rsid w:val="00D434F3"/>
    <w:rsid w:val="00D438BF"/>
    <w:rsid w:val="00D440F8"/>
    <w:rsid w:val="00D4526B"/>
    <w:rsid w:val="00D471CA"/>
    <w:rsid w:val="00D47486"/>
    <w:rsid w:val="00D47DFC"/>
    <w:rsid w:val="00D5019F"/>
    <w:rsid w:val="00D50B5C"/>
    <w:rsid w:val="00D50E90"/>
    <w:rsid w:val="00D5198F"/>
    <w:rsid w:val="00D52010"/>
    <w:rsid w:val="00D52236"/>
    <w:rsid w:val="00D5274F"/>
    <w:rsid w:val="00D52ACC"/>
    <w:rsid w:val="00D53014"/>
    <w:rsid w:val="00D532C3"/>
    <w:rsid w:val="00D53494"/>
    <w:rsid w:val="00D53636"/>
    <w:rsid w:val="00D53EA6"/>
    <w:rsid w:val="00D5425F"/>
    <w:rsid w:val="00D54352"/>
    <w:rsid w:val="00D546FF"/>
    <w:rsid w:val="00D54E3E"/>
    <w:rsid w:val="00D55085"/>
    <w:rsid w:val="00D551ED"/>
    <w:rsid w:val="00D55AD5"/>
    <w:rsid w:val="00D55DC1"/>
    <w:rsid w:val="00D5646E"/>
    <w:rsid w:val="00D576CA"/>
    <w:rsid w:val="00D57FA3"/>
    <w:rsid w:val="00D61AF5"/>
    <w:rsid w:val="00D61E32"/>
    <w:rsid w:val="00D62095"/>
    <w:rsid w:val="00D62C23"/>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8E8"/>
    <w:rsid w:val="00D73397"/>
    <w:rsid w:val="00D733FA"/>
    <w:rsid w:val="00D73412"/>
    <w:rsid w:val="00D7389E"/>
    <w:rsid w:val="00D74C2F"/>
    <w:rsid w:val="00D753C0"/>
    <w:rsid w:val="00D75620"/>
    <w:rsid w:val="00D75632"/>
    <w:rsid w:val="00D75BA0"/>
    <w:rsid w:val="00D76BAB"/>
    <w:rsid w:val="00D77B1D"/>
    <w:rsid w:val="00D800BC"/>
    <w:rsid w:val="00D8021F"/>
    <w:rsid w:val="00D80383"/>
    <w:rsid w:val="00D80BDA"/>
    <w:rsid w:val="00D81017"/>
    <w:rsid w:val="00D823C6"/>
    <w:rsid w:val="00D8344E"/>
    <w:rsid w:val="00D83480"/>
    <w:rsid w:val="00D83497"/>
    <w:rsid w:val="00D84E2F"/>
    <w:rsid w:val="00D85D70"/>
    <w:rsid w:val="00D86032"/>
    <w:rsid w:val="00D871CE"/>
    <w:rsid w:val="00D87270"/>
    <w:rsid w:val="00D91078"/>
    <w:rsid w:val="00D9127D"/>
    <w:rsid w:val="00D9196D"/>
    <w:rsid w:val="00D92036"/>
    <w:rsid w:val="00D92982"/>
    <w:rsid w:val="00D9383B"/>
    <w:rsid w:val="00D94D60"/>
    <w:rsid w:val="00D9537D"/>
    <w:rsid w:val="00D958F9"/>
    <w:rsid w:val="00D95A1E"/>
    <w:rsid w:val="00D9613D"/>
    <w:rsid w:val="00D9704D"/>
    <w:rsid w:val="00D977E9"/>
    <w:rsid w:val="00D97B8A"/>
    <w:rsid w:val="00DA1E71"/>
    <w:rsid w:val="00DA2A4E"/>
    <w:rsid w:val="00DA2D31"/>
    <w:rsid w:val="00DA305E"/>
    <w:rsid w:val="00DA4E27"/>
    <w:rsid w:val="00DA5417"/>
    <w:rsid w:val="00DA56E8"/>
    <w:rsid w:val="00DA5B30"/>
    <w:rsid w:val="00DA5BC7"/>
    <w:rsid w:val="00DA6066"/>
    <w:rsid w:val="00DA64C6"/>
    <w:rsid w:val="00DA6990"/>
    <w:rsid w:val="00DA70FE"/>
    <w:rsid w:val="00DA716E"/>
    <w:rsid w:val="00DB0292"/>
    <w:rsid w:val="00DB19A3"/>
    <w:rsid w:val="00DB27F9"/>
    <w:rsid w:val="00DB2E1F"/>
    <w:rsid w:val="00DB377D"/>
    <w:rsid w:val="00DB4D39"/>
    <w:rsid w:val="00DB50C5"/>
    <w:rsid w:val="00DB59AD"/>
    <w:rsid w:val="00DB6054"/>
    <w:rsid w:val="00DB6704"/>
    <w:rsid w:val="00DB6E10"/>
    <w:rsid w:val="00DB6FD5"/>
    <w:rsid w:val="00DC0BB6"/>
    <w:rsid w:val="00DC112E"/>
    <w:rsid w:val="00DC2D36"/>
    <w:rsid w:val="00DC3D86"/>
    <w:rsid w:val="00DC4F13"/>
    <w:rsid w:val="00DC53EF"/>
    <w:rsid w:val="00DC5E99"/>
    <w:rsid w:val="00DC5FB3"/>
    <w:rsid w:val="00DC6129"/>
    <w:rsid w:val="00DC631A"/>
    <w:rsid w:val="00DC6DC7"/>
    <w:rsid w:val="00DC7EC5"/>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320"/>
    <w:rsid w:val="00DE3510"/>
    <w:rsid w:val="00DE48BD"/>
    <w:rsid w:val="00DE5608"/>
    <w:rsid w:val="00DE58D0"/>
    <w:rsid w:val="00DE602F"/>
    <w:rsid w:val="00DE654F"/>
    <w:rsid w:val="00DE6BFB"/>
    <w:rsid w:val="00DF0054"/>
    <w:rsid w:val="00DF0280"/>
    <w:rsid w:val="00DF1016"/>
    <w:rsid w:val="00DF10A0"/>
    <w:rsid w:val="00DF15E0"/>
    <w:rsid w:val="00DF1A70"/>
    <w:rsid w:val="00DF1EE3"/>
    <w:rsid w:val="00DF2721"/>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5D0"/>
    <w:rsid w:val="00E02F50"/>
    <w:rsid w:val="00E04BB2"/>
    <w:rsid w:val="00E05500"/>
    <w:rsid w:val="00E05668"/>
    <w:rsid w:val="00E060FC"/>
    <w:rsid w:val="00E0767E"/>
    <w:rsid w:val="00E07799"/>
    <w:rsid w:val="00E10E81"/>
    <w:rsid w:val="00E110E7"/>
    <w:rsid w:val="00E11B20"/>
    <w:rsid w:val="00E12763"/>
    <w:rsid w:val="00E128BD"/>
    <w:rsid w:val="00E12923"/>
    <w:rsid w:val="00E13310"/>
    <w:rsid w:val="00E13AB8"/>
    <w:rsid w:val="00E140BD"/>
    <w:rsid w:val="00E144E9"/>
    <w:rsid w:val="00E14C1C"/>
    <w:rsid w:val="00E151C0"/>
    <w:rsid w:val="00E15432"/>
    <w:rsid w:val="00E158A7"/>
    <w:rsid w:val="00E158E4"/>
    <w:rsid w:val="00E16C70"/>
    <w:rsid w:val="00E17A00"/>
    <w:rsid w:val="00E17A3B"/>
    <w:rsid w:val="00E17CA0"/>
    <w:rsid w:val="00E17FA2"/>
    <w:rsid w:val="00E20025"/>
    <w:rsid w:val="00E2063D"/>
    <w:rsid w:val="00E20D18"/>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113"/>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33"/>
    <w:rsid w:val="00E46886"/>
    <w:rsid w:val="00E47AEF"/>
    <w:rsid w:val="00E512D9"/>
    <w:rsid w:val="00E517C3"/>
    <w:rsid w:val="00E5219A"/>
    <w:rsid w:val="00E52EB2"/>
    <w:rsid w:val="00E53B75"/>
    <w:rsid w:val="00E5410D"/>
    <w:rsid w:val="00E543D1"/>
    <w:rsid w:val="00E54E3B"/>
    <w:rsid w:val="00E55BAF"/>
    <w:rsid w:val="00E55C28"/>
    <w:rsid w:val="00E5616D"/>
    <w:rsid w:val="00E568F3"/>
    <w:rsid w:val="00E570AD"/>
    <w:rsid w:val="00E57565"/>
    <w:rsid w:val="00E579A7"/>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22F"/>
    <w:rsid w:val="00E758EC"/>
    <w:rsid w:val="00E75B4D"/>
    <w:rsid w:val="00E76421"/>
    <w:rsid w:val="00E7776E"/>
    <w:rsid w:val="00E77786"/>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07B"/>
    <w:rsid w:val="00E8637B"/>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1CE"/>
    <w:rsid w:val="00E96A1D"/>
    <w:rsid w:val="00E9708E"/>
    <w:rsid w:val="00E973CE"/>
    <w:rsid w:val="00E97BAC"/>
    <w:rsid w:val="00EA0829"/>
    <w:rsid w:val="00EA0BDF"/>
    <w:rsid w:val="00EA162D"/>
    <w:rsid w:val="00EA1C83"/>
    <w:rsid w:val="00EA1DFD"/>
    <w:rsid w:val="00EA1F15"/>
    <w:rsid w:val="00EA2847"/>
    <w:rsid w:val="00EA2949"/>
    <w:rsid w:val="00EA29CF"/>
    <w:rsid w:val="00EA29F2"/>
    <w:rsid w:val="00EA2B3C"/>
    <w:rsid w:val="00EA438B"/>
    <w:rsid w:val="00EA4646"/>
    <w:rsid w:val="00EA5283"/>
    <w:rsid w:val="00EA5461"/>
    <w:rsid w:val="00EA580E"/>
    <w:rsid w:val="00EA64B0"/>
    <w:rsid w:val="00EA6B68"/>
    <w:rsid w:val="00EA745A"/>
    <w:rsid w:val="00EA7A41"/>
    <w:rsid w:val="00EB0523"/>
    <w:rsid w:val="00EB077B"/>
    <w:rsid w:val="00EB0D24"/>
    <w:rsid w:val="00EB21CF"/>
    <w:rsid w:val="00EB235D"/>
    <w:rsid w:val="00EB24A9"/>
    <w:rsid w:val="00EB2BE1"/>
    <w:rsid w:val="00EB325F"/>
    <w:rsid w:val="00EB3D70"/>
    <w:rsid w:val="00EB3E22"/>
    <w:rsid w:val="00EB41B5"/>
    <w:rsid w:val="00EB48E5"/>
    <w:rsid w:val="00EB4C35"/>
    <w:rsid w:val="00EB4EA2"/>
    <w:rsid w:val="00EB5B44"/>
    <w:rsid w:val="00EB6C6D"/>
    <w:rsid w:val="00EB7237"/>
    <w:rsid w:val="00EB73C3"/>
    <w:rsid w:val="00EB76CB"/>
    <w:rsid w:val="00EB76D8"/>
    <w:rsid w:val="00EB7B69"/>
    <w:rsid w:val="00EC0EB2"/>
    <w:rsid w:val="00EC168A"/>
    <w:rsid w:val="00EC1D1E"/>
    <w:rsid w:val="00EC1DF7"/>
    <w:rsid w:val="00EC2605"/>
    <w:rsid w:val="00EC27C6"/>
    <w:rsid w:val="00EC39C8"/>
    <w:rsid w:val="00EC3D1F"/>
    <w:rsid w:val="00EC3DFE"/>
    <w:rsid w:val="00EC3F7B"/>
    <w:rsid w:val="00EC4207"/>
    <w:rsid w:val="00EC42F0"/>
    <w:rsid w:val="00EC4436"/>
    <w:rsid w:val="00EC4696"/>
    <w:rsid w:val="00EC5653"/>
    <w:rsid w:val="00EC5A8C"/>
    <w:rsid w:val="00EC5D24"/>
    <w:rsid w:val="00EC60AE"/>
    <w:rsid w:val="00EC61BC"/>
    <w:rsid w:val="00EC6665"/>
    <w:rsid w:val="00EC71CE"/>
    <w:rsid w:val="00EC7858"/>
    <w:rsid w:val="00ED00DD"/>
    <w:rsid w:val="00ED1006"/>
    <w:rsid w:val="00ED2A60"/>
    <w:rsid w:val="00ED2DBB"/>
    <w:rsid w:val="00ED3808"/>
    <w:rsid w:val="00ED454D"/>
    <w:rsid w:val="00ED4AFA"/>
    <w:rsid w:val="00ED635F"/>
    <w:rsid w:val="00ED6BD6"/>
    <w:rsid w:val="00ED6E55"/>
    <w:rsid w:val="00ED78C9"/>
    <w:rsid w:val="00EE0D13"/>
    <w:rsid w:val="00EE1F98"/>
    <w:rsid w:val="00EE280C"/>
    <w:rsid w:val="00EE28F5"/>
    <w:rsid w:val="00EE35AB"/>
    <w:rsid w:val="00EE5D28"/>
    <w:rsid w:val="00EE6B5A"/>
    <w:rsid w:val="00EE7CE1"/>
    <w:rsid w:val="00EF00FF"/>
    <w:rsid w:val="00EF18FE"/>
    <w:rsid w:val="00EF1D94"/>
    <w:rsid w:val="00EF2981"/>
    <w:rsid w:val="00EF3591"/>
    <w:rsid w:val="00EF3AD5"/>
    <w:rsid w:val="00EF3D20"/>
    <w:rsid w:val="00EF53CD"/>
    <w:rsid w:val="00EF5787"/>
    <w:rsid w:val="00EF5E6B"/>
    <w:rsid w:val="00EF60D0"/>
    <w:rsid w:val="00EF788A"/>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A02"/>
    <w:rsid w:val="00F06C67"/>
    <w:rsid w:val="00F06CB0"/>
    <w:rsid w:val="00F06DFD"/>
    <w:rsid w:val="00F071D1"/>
    <w:rsid w:val="00F07533"/>
    <w:rsid w:val="00F10336"/>
    <w:rsid w:val="00F10629"/>
    <w:rsid w:val="00F109DF"/>
    <w:rsid w:val="00F10CC8"/>
    <w:rsid w:val="00F110AC"/>
    <w:rsid w:val="00F11372"/>
    <w:rsid w:val="00F118C9"/>
    <w:rsid w:val="00F11C86"/>
    <w:rsid w:val="00F12093"/>
    <w:rsid w:val="00F13364"/>
    <w:rsid w:val="00F13946"/>
    <w:rsid w:val="00F14590"/>
    <w:rsid w:val="00F149E7"/>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CFE"/>
    <w:rsid w:val="00F27E28"/>
    <w:rsid w:val="00F27FAF"/>
    <w:rsid w:val="00F30648"/>
    <w:rsid w:val="00F30828"/>
    <w:rsid w:val="00F313D6"/>
    <w:rsid w:val="00F31EE4"/>
    <w:rsid w:val="00F32194"/>
    <w:rsid w:val="00F33417"/>
    <w:rsid w:val="00F3387A"/>
    <w:rsid w:val="00F34480"/>
    <w:rsid w:val="00F34B14"/>
    <w:rsid w:val="00F34EDE"/>
    <w:rsid w:val="00F351B8"/>
    <w:rsid w:val="00F35663"/>
    <w:rsid w:val="00F35D3C"/>
    <w:rsid w:val="00F35D41"/>
    <w:rsid w:val="00F35DDC"/>
    <w:rsid w:val="00F35F56"/>
    <w:rsid w:val="00F369A4"/>
    <w:rsid w:val="00F36E1A"/>
    <w:rsid w:val="00F376AF"/>
    <w:rsid w:val="00F3773E"/>
    <w:rsid w:val="00F41114"/>
    <w:rsid w:val="00F411BE"/>
    <w:rsid w:val="00F413CC"/>
    <w:rsid w:val="00F434C6"/>
    <w:rsid w:val="00F43664"/>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4A9"/>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77DFF"/>
    <w:rsid w:val="00F800BF"/>
    <w:rsid w:val="00F80241"/>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493"/>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C74"/>
    <w:rsid w:val="00FC2E17"/>
    <w:rsid w:val="00FC3355"/>
    <w:rsid w:val="00FC4002"/>
    <w:rsid w:val="00FC4B11"/>
    <w:rsid w:val="00FC4B8F"/>
    <w:rsid w:val="00FC58D4"/>
    <w:rsid w:val="00FC5A27"/>
    <w:rsid w:val="00FC5DE8"/>
    <w:rsid w:val="00FC5E13"/>
    <w:rsid w:val="00FC6D90"/>
    <w:rsid w:val="00FC7349"/>
    <w:rsid w:val="00FC7429"/>
    <w:rsid w:val="00FC7A59"/>
    <w:rsid w:val="00FC7DD9"/>
    <w:rsid w:val="00FD07F6"/>
    <w:rsid w:val="00FD096B"/>
    <w:rsid w:val="00FD0F09"/>
    <w:rsid w:val="00FD144C"/>
    <w:rsid w:val="00FD1872"/>
    <w:rsid w:val="00FD1EC8"/>
    <w:rsid w:val="00FD2E88"/>
    <w:rsid w:val="00FD3B87"/>
    <w:rsid w:val="00FD4578"/>
    <w:rsid w:val="00FD47ED"/>
    <w:rsid w:val="00FD684A"/>
    <w:rsid w:val="00FD710F"/>
    <w:rsid w:val="00FD74DB"/>
    <w:rsid w:val="00FD75E6"/>
    <w:rsid w:val="00FD7660"/>
    <w:rsid w:val="00FD7894"/>
    <w:rsid w:val="00FD7BE1"/>
    <w:rsid w:val="00FE0490"/>
    <w:rsid w:val="00FE0655"/>
    <w:rsid w:val="00FE1F53"/>
    <w:rsid w:val="00FE220A"/>
    <w:rsid w:val="00FE2365"/>
    <w:rsid w:val="00FE247F"/>
    <w:rsid w:val="00FE32C1"/>
    <w:rsid w:val="00FE37D0"/>
    <w:rsid w:val="00FE47AC"/>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1AE"/>
    <w:rsid w:val="00FF38E0"/>
    <w:rsid w:val="00FF3BB8"/>
    <w:rsid w:val="00FF45A5"/>
    <w:rsid w:val="00FF48A3"/>
    <w:rsid w:val="00FF4955"/>
    <w:rsid w:val="00FF4CD9"/>
    <w:rsid w:val="00FF4F60"/>
    <w:rsid w:val="00FF4F61"/>
    <w:rsid w:val="00FF5673"/>
    <w:rsid w:val="00FF587A"/>
    <w:rsid w:val="00FF5C91"/>
    <w:rsid w:val="00FF64EB"/>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basedOn w:val="Normal"/>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maintext">
    <w:name w:val="main text"/>
    <w:basedOn w:val="Normal"/>
    <w:link w:val="maintextChar"/>
    <w:qFormat/>
    <w:rsid w:val="006D460B"/>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6D460B"/>
    <w:rPr>
      <w:rFonts w:ascii="Times New Roman" w:eastAsia="Malgun Gothic" w:hAnsi="Times New Roman" w:cs="Batang"/>
      <w:lang w:val="en-GB" w:eastAsia="ko-KR"/>
    </w:rPr>
  </w:style>
  <w:style w:type="character" w:customStyle="1" w:styleId="CommentTextChar">
    <w:name w:val="Comment Text Char"/>
    <w:basedOn w:val="DefaultParagraphFont"/>
    <w:link w:val="CommentText"/>
    <w:semiHidden/>
    <w:rsid w:val="006D460B"/>
    <w:rPr>
      <w:rFonts w:ascii="Times New Roman" w:hAnsi="Times New Roman"/>
      <w:lang w:val="en-GB" w:eastAsia="zh-CN"/>
    </w:rPr>
  </w:style>
  <w:style w:type="paragraph" w:customStyle="1" w:styleId="Bullet-3">
    <w:name w:val="Bullet-3"/>
    <w:basedOn w:val="Normal"/>
    <w:qFormat/>
    <w:rsid w:val="006D460B"/>
    <w:pPr>
      <w:numPr>
        <w:ilvl w:val="2"/>
        <w:numId w:val="23"/>
      </w:numPr>
      <w:overflowPunct/>
      <w:autoSpaceDE/>
      <w:autoSpaceDN/>
      <w:adjustRightInd/>
      <w:spacing w:after="0"/>
      <w:textAlignment w:val="auto"/>
    </w:pPr>
    <w:rPr>
      <w:rFonts w:ascii="Book Antiqua" w:eastAsia="Malgun Gothic" w:hAnsi="Book Antiqua"/>
      <w:sz w:val="20"/>
      <w:lang w:eastAsia="en-US"/>
    </w:rPr>
  </w:style>
  <w:style w:type="paragraph" w:customStyle="1" w:styleId="bulletlevel1">
    <w:name w:val="bullet level 1"/>
    <w:basedOn w:val="Bullet-3"/>
    <w:link w:val="bulletlevel1Char"/>
    <w:qFormat/>
    <w:rsid w:val="006D460B"/>
    <w:pPr>
      <w:numPr>
        <w:ilvl w:val="0"/>
      </w:numPr>
    </w:pPr>
    <w:rPr>
      <w:lang w:val="en-AU"/>
    </w:rPr>
  </w:style>
  <w:style w:type="paragraph" w:customStyle="1" w:styleId="bulletlevel2">
    <w:name w:val="bullet level 2"/>
    <w:basedOn w:val="Bullet-3"/>
    <w:qFormat/>
    <w:rsid w:val="006D460B"/>
    <w:pPr>
      <w:numPr>
        <w:ilvl w:val="1"/>
      </w:numPr>
    </w:pPr>
    <w:rPr>
      <w:lang w:val="en-AU"/>
    </w:rPr>
  </w:style>
  <w:style w:type="paragraph" w:customStyle="1" w:styleId="bulletlevel4">
    <w:name w:val="bullet level 4"/>
    <w:basedOn w:val="Bullet-3"/>
    <w:qFormat/>
    <w:rsid w:val="006D460B"/>
    <w:pPr>
      <w:numPr>
        <w:ilvl w:val="3"/>
      </w:numPr>
      <w:ind w:left="1877" w:hanging="403"/>
    </w:pPr>
    <w:rPr>
      <w:lang w:val="en-AU"/>
    </w:rPr>
  </w:style>
  <w:style w:type="character" w:customStyle="1" w:styleId="bulletlevel1Char">
    <w:name w:val="bullet level 1 Char"/>
    <w:link w:val="bulletlevel1"/>
    <w:rsid w:val="006D460B"/>
    <w:rPr>
      <w:rFonts w:ascii="Book Antiqua" w:eastAsia="Malgun Gothic" w:hAnsi="Book Antiqua"/>
      <w:lang w:val="en-AU"/>
    </w:rPr>
  </w:style>
  <w:style w:type="paragraph" w:customStyle="1" w:styleId="reference0">
    <w:name w:val="reference"/>
    <w:basedOn w:val="Normal"/>
    <w:rsid w:val="00C163E9"/>
    <w:pPr>
      <w:widowControl w:val="0"/>
      <w:numPr>
        <w:numId w:val="33"/>
      </w:numPr>
      <w:overflowPunct/>
      <w:spacing w:after="60"/>
      <w:jc w:val="left"/>
      <w:textAlignment w:val="auto"/>
    </w:pPr>
    <w:rPr>
      <w:rFonts w:eastAsia="Times New Roman"/>
      <w:lang w:eastAsia="en-US"/>
    </w:rPr>
  </w:style>
  <w:style w:type="paragraph" w:customStyle="1" w:styleId="2222">
    <w:name w:val="스타일 스타일 스타일 스타일 양쪽 첫 줄:  2 글자 + 첫 줄:  2 글자 + 첫 줄:  2 글자 + 첫 줄:  2..."/>
    <w:basedOn w:val="Normal"/>
    <w:link w:val="2222Char"/>
    <w:rsid w:val="008F00ED"/>
    <w:pPr>
      <w:overflowPunct/>
      <w:autoSpaceDE/>
      <w:autoSpaceDN/>
      <w:adjustRightInd/>
      <w:spacing w:after="180" w:line="336" w:lineRule="auto"/>
      <w:ind w:firstLineChars="200" w:firstLine="200"/>
      <w:textAlignment w:val="auto"/>
    </w:pPr>
    <w:rPr>
      <w:rFonts w:eastAsia="Malgun Gothic"/>
      <w:sz w:val="20"/>
      <w:lang w:eastAsia="en-US"/>
    </w:rPr>
  </w:style>
  <w:style w:type="character" w:customStyle="1" w:styleId="2222Char">
    <w:name w:val="스타일 스타일 스타일 스타일 양쪽 첫 줄:  2 글자 + 첫 줄:  2 글자 + 첫 줄:  2 글자 + 첫 줄:  2... Char"/>
    <w:link w:val="2222"/>
    <w:rsid w:val="008F00ED"/>
    <w:rPr>
      <w:rFonts w:ascii="Times New Roman" w:eastAsia="Malgun Gothic" w:hAnsi="Times New Roman"/>
      <w:lang w:val="en-GB"/>
    </w:rPr>
  </w:style>
  <w:style w:type="paragraph" w:customStyle="1" w:styleId="Observation">
    <w:name w:val="Observation"/>
    <w:basedOn w:val="Proposal"/>
    <w:qFormat/>
    <w:rsid w:val="003F2525"/>
    <w:pPr>
      <w:numPr>
        <w:numId w:val="36"/>
      </w:numPr>
      <w:tabs>
        <w:tab w:val="left" w:pos="1701"/>
      </w:tabs>
      <w:ind w:left="1701" w:hanging="1701"/>
    </w:pPr>
    <w:rPr>
      <w:rFonts w:ascii="Arial" w:eastAsia="Times New Roman" w:hAnsi="Arial"/>
      <w:sz w:val="20"/>
      <w:lang w:val="en-GB"/>
    </w:rPr>
  </w:style>
  <w:style w:type="character" w:customStyle="1" w:styleId="CaptionChar">
    <w:name w:val="Caption Char"/>
    <w:aliases w:val="cap Char,Caption Equation Char"/>
    <w:link w:val="Caption"/>
    <w:uiPriority w:val="35"/>
    <w:rsid w:val="00447E84"/>
    <w:rPr>
      <w:rFonts w:ascii="Times New Roman" w:hAnsi="Times New Roman"/>
      <w:b/>
      <w:bCs/>
      <w:sz w:val="22"/>
      <w:lang w:val="en-GB" w:eastAsia="zh-CN"/>
    </w:rPr>
  </w:style>
  <w:style w:type="character" w:customStyle="1" w:styleId="B1Char">
    <w:name w:val="B1 Char"/>
    <w:locked/>
    <w:rsid w:val="00705046"/>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635DB5-BE5F-4980-B5C2-19E20B084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9D13E346-834B-4948-ACC8-39A66CEFB9CB}">
  <ds:schemaRefs>
    <ds:schemaRef ds:uri="http://schemas.microsoft.com/office/2006/documentManagement/types"/>
    <ds:schemaRef ds:uri="http://schemas.microsoft.com/office/2006/metadata/properties"/>
    <ds:schemaRef ds:uri="http://purl.org/dc/terms/"/>
    <ds:schemaRef ds:uri="http://schemas.openxmlformats.org/package/2006/metadata/core-properties"/>
    <ds:schemaRef ds:uri="http://purl.org/dc/dcmitype/"/>
    <ds:schemaRef ds:uri="http://schemas.microsoft.com/office/infopath/2007/PartnerControls"/>
    <ds:schemaRef ds:uri="http://www.w3.org/XML/1998/namespace"/>
    <ds:schemaRef ds:uri="http://purl.org/dc/elements/1.1/"/>
  </ds:schemaRefs>
</ds:datastoreItem>
</file>

<file path=customXml/itemProps3.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4.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5.xml><?xml version="1.0" encoding="utf-8"?>
<ds:datastoreItem xmlns:ds="http://schemas.openxmlformats.org/officeDocument/2006/customXml" ds:itemID="{A0C89189-2A96-4E7A-822B-480ED3D854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1</TotalTime>
  <Pages>3</Pages>
  <Words>1198</Words>
  <Characters>6639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7822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Bala, Erdem</cp:lastModifiedBy>
  <cp:revision>5</cp:revision>
  <cp:lastPrinted>2014-08-07T20:35:00Z</cp:lastPrinted>
  <dcterms:created xsi:type="dcterms:W3CDTF">2017-03-24T15:39:00Z</dcterms:created>
  <dcterms:modified xsi:type="dcterms:W3CDTF">2017-03-24T18:52:00Z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